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B7" w:rsidRPr="00343DA3" w:rsidRDefault="00572627" w:rsidP="00E910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References used to source the alien fish thermal tolerance data </w:t>
      </w:r>
      <w:r w:rsidR="00662AB7" w:rsidRPr="00343DA3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PEVuZE5vdGU+PENpdGUgRXhjbHVkZUF1dGg9IjEiIEV4Y2x1ZGVZZWFyPSIxIiBIaWRkZW49IjEi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</w:fldData>
        </w:fldChar>
      </w:r>
      <w:r w:rsidR="00343DA3" w:rsidRPr="00343DA3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343DA3" w:rsidRPr="00343DA3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PEVuZE5vdGU+PENpdGUgRXhjbHVkZUF1dGg9IjEiIEV4Y2x1ZGVZZWFyPSIxIiBIaWRkZW49IjEi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</w:fldData>
        </w:fldChar>
      </w:r>
      <w:r w:rsidR="00343DA3" w:rsidRPr="00343DA3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343DA3" w:rsidRPr="00343DA3">
        <w:rPr>
          <w:rFonts w:ascii="Times New Roman" w:hAnsi="Times New Roman" w:cs="Times New Roman"/>
          <w:sz w:val="24"/>
          <w:szCs w:val="24"/>
        </w:rPr>
      </w:r>
      <w:r w:rsidR="00343DA3" w:rsidRPr="00343DA3">
        <w:rPr>
          <w:rFonts w:ascii="Times New Roman" w:hAnsi="Times New Roman" w:cs="Times New Roman"/>
          <w:sz w:val="24"/>
          <w:szCs w:val="24"/>
        </w:rPr>
        <w:fldChar w:fldCharType="end"/>
      </w:r>
      <w:r w:rsidR="00662AB7" w:rsidRPr="00343DA3">
        <w:rPr>
          <w:rFonts w:ascii="Times New Roman" w:hAnsi="Times New Roman" w:cs="Times New Roman"/>
          <w:sz w:val="24"/>
          <w:szCs w:val="24"/>
        </w:rPr>
      </w:r>
      <w:r w:rsidR="00662AB7" w:rsidRPr="00343DA3">
        <w:rPr>
          <w:rFonts w:ascii="Times New Roman" w:hAnsi="Times New Roman" w:cs="Times New Roman"/>
          <w:sz w:val="24"/>
          <w:szCs w:val="24"/>
        </w:rPr>
        <w:fldChar w:fldCharType="end"/>
      </w:r>
    </w:p>
    <w:p w:rsidR="00662AB7" w:rsidRPr="00343DA3" w:rsidRDefault="00662AB7" w:rsidP="00E910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DA3" w:rsidRPr="00343DA3" w:rsidRDefault="00662AB7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fldChar w:fldCharType="begin"/>
      </w:r>
      <w:r w:rsidRPr="00343DA3"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 w:rsidRPr="00343DA3">
        <w:rPr>
          <w:rFonts w:ascii="Times New Roman" w:hAnsi="Times New Roman" w:cs="Times New Roman"/>
          <w:sz w:val="24"/>
          <w:szCs w:val="24"/>
        </w:rPr>
        <w:fldChar w:fldCharType="separate"/>
      </w:r>
      <w:r w:rsidR="00343DA3" w:rsidRPr="00343DA3">
        <w:rPr>
          <w:rFonts w:ascii="Times New Roman" w:hAnsi="Times New Roman" w:cs="Times New Roman"/>
          <w:sz w:val="24"/>
          <w:szCs w:val="24"/>
        </w:rPr>
        <w:t xml:space="preserve">Beitinger, T.L., Bennett, W.A. &amp; McCauley, R.W. (2000) Temperature tolerances of North American freshwater fishes exposed to dynamic changes in temperature. </w:t>
      </w:r>
      <w:r w:rsidR="00343DA3" w:rsidRPr="00343DA3">
        <w:rPr>
          <w:rFonts w:ascii="Times New Roman" w:hAnsi="Times New Roman" w:cs="Times New Roman"/>
          <w:i/>
          <w:sz w:val="24"/>
          <w:szCs w:val="24"/>
        </w:rPr>
        <w:t>Environmental Biology of Fishes</w:t>
      </w:r>
      <w:r w:rsidR="00343DA3"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="00343DA3" w:rsidRPr="00343DA3">
        <w:rPr>
          <w:rFonts w:ascii="Times New Roman" w:hAnsi="Times New Roman" w:cs="Times New Roman"/>
          <w:b/>
          <w:sz w:val="24"/>
          <w:szCs w:val="24"/>
        </w:rPr>
        <w:t>58</w:t>
      </w:r>
      <w:r w:rsidR="00343DA3" w:rsidRPr="00343DA3">
        <w:rPr>
          <w:rFonts w:ascii="Times New Roman" w:hAnsi="Times New Roman" w:cs="Times New Roman"/>
          <w:sz w:val="24"/>
          <w:szCs w:val="24"/>
        </w:rPr>
        <w:t>, 237-275.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Comte, L. &amp; Olden, J.D. (2017) Evolutionary and environmental determinants of freshwater fish thermal tolerance and plasticity. </w:t>
      </w:r>
      <w:r w:rsidRPr="00343DA3">
        <w:rPr>
          <w:rFonts w:ascii="Times New Roman" w:hAnsi="Times New Roman" w:cs="Times New Roman"/>
          <w:i/>
          <w:sz w:val="24"/>
          <w:szCs w:val="24"/>
        </w:rPr>
        <w:t>Global Change Biology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23</w:t>
      </w:r>
      <w:r w:rsidRPr="00343DA3">
        <w:rPr>
          <w:rFonts w:ascii="Times New Roman" w:hAnsi="Times New Roman" w:cs="Times New Roman"/>
          <w:sz w:val="24"/>
          <w:szCs w:val="24"/>
        </w:rPr>
        <w:t>, 728-736.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Ford, T. &amp; Beitinger, T.L. (2005) Temperature tolerance in the goldfish, </w:t>
      </w:r>
      <w:r w:rsidRPr="00343DA3">
        <w:rPr>
          <w:rFonts w:ascii="Times New Roman" w:hAnsi="Times New Roman" w:cs="Times New Roman"/>
          <w:i/>
          <w:sz w:val="24"/>
          <w:szCs w:val="24"/>
        </w:rPr>
        <w:t>Carassius auratus</w:t>
      </w:r>
      <w:r w:rsidRPr="00343DA3">
        <w:rPr>
          <w:rFonts w:ascii="Times New Roman" w:hAnsi="Times New Roman" w:cs="Times New Roman"/>
          <w:sz w:val="24"/>
          <w:szCs w:val="24"/>
        </w:rPr>
        <w:t xml:space="preserve">. </w:t>
      </w:r>
      <w:r w:rsidRPr="00343DA3">
        <w:rPr>
          <w:rFonts w:ascii="Times New Roman" w:hAnsi="Times New Roman" w:cs="Times New Roman"/>
          <w:i/>
          <w:sz w:val="24"/>
          <w:szCs w:val="24"/>
        </w:rPr>
        <w:t>Journal of Thermal Biology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30</w:t>
      </w:r>
      <w:r w:rsidRPr="00343DA3">
        <w:rPr>
          <w:rFonts w:ascii="Times New Roman" w:hAnsi="Times New Roman" w:cs="Times New Roman"/>
          <w:sz w:val="24"/>
          <w:szCs w:val="24"/>
        </w:rPr>
        <w:t>, 147-152.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Gertzen, E., Familiar, O. &amp; Leung, B. (2008) Quantifying invasion pathways: fish introductions from the aquarium trade. </w:t>
      </w:r>
      <w:r w:rsidRPr="00343DA3">
        <w:rPr>
          <w:rFonts w:ascii="Times New Roman" w:hAnsi="Times New Roman" w:cs="Times New Roman"/>
          <w:i/>
          <w:sz w:val="24"/>
          <w:szCs w:val="24"/>
        </w:rPr>
        <w:t>Canadian Journal of Fisheries and Aquatic Sciences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65</w:t>
      </w:r>
      <w:r w:rsidRPr="00343DA3">
        <w:rPr>
          <w:rFonts w:ascii="Times New Roman" w:hAnsi="Times New Roman" w:cs="Times New Roman"/>
          <w:sz w:val="24"/>
          <w:szCs w:val="24"/>
        </w:rPr>
        <w:t>, 1265-1273.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Golovanov, V. (2013) Ecophysiological patterns of distribution and </w:t>
      </w:r>
      <w:r w:rsidRPr="00572627">
        <w:rPr>
          <w:rFonts w:ascii="Times New Roman" w:hAnsi="Times New Roman" w:cs="Times New Roman"/>
          <w:sz w:val="24"/>
          <w:szCs w:val="24"/>
        </w:rPr>
        <w:t>behavior</w:t>
      </w:r>
      <w:r w:rsidRPr="00343DA3">
        <w:rPr>
          <w:rFonts w:ascii="Times New Roman" w:hAnsi="Times New Roman" w:cs="Times New Roman"/>
          <w:sz w:val="24"/>
          <w:szCs w:val="24"/>
        </w:rPr>
        <w:t xml:space="preserve"> of freshwater fish in thermal gradients. </w:t>
      </w:r>
      <w:r w:rsidRPr="00343DA3">
        <w:rPr>
          <w:rFonts w:ascii="Times New Roman" w:hAnsi="Times New Roman" w:cs="Times New Roman"/>
          <w:i/>
          <w:sz w:val="24"/>
          <w:szCs w:val="24"/>
        </w:rPr>
        <w:t>Journal of Ichthyology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53</w:t>
      </w:r>
      <w:r w:rsidRPr="00343DA3">
        <w:rPr>
          <w:rFonts w:ascii="Times New Roman" w:hAnsi="Times New Roman" w:cs="Times New Roman"/>
          <w:sz w:val="24"/>
          <w:szCs w:val="24"/>
        </w:rPr>
        <w:t>, 252-280.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Horoszewicz, L. (1973) Lethal and ‘disturbing’temperatures in some fish species from lakes with normal and artificially elevated temperature. </w:t>
      </w:r>
      <w:r w:rsidRPr="00343DA3">
        <w:rPr>
          <w:rFonts w:ascii="Times New Roman" w:hAnsi="Times New Roman" w:cs="Times New Roman"/>
          <w:i/>
          <w:sz w:val="24"/>
          <w:szCs w:val="24"/>
        </w:rPr>
        <w:t>Journal of Fish Biology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5</w:t>
      </w:r>
      <w:r w:rsidRPr="00343DA3">
        <w:rPr>
          <w:rFonts w:ascii="Times New Roman" w:hAnsi="Times New Roman" w:cs="Times New Roman"/>
          <w:sz w:val="24"/>
          <w:szCs w:val="24"/>
        </w:rPr>
        <w:t>, 165-181.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Rowley, J., Rayner, T. &amp; Pyke, G. (2005) New records and invasive potential of the poeciliid fish </w:t>
      </w:r>
      <w:r w:rsidRPr="00343DA3">
        <w:rPr>
          <w:rFonts w:ascii="Times New Roman" w:hAnsi="Times New Roman" w:cs="Times New Roman"/>
          <w:i/>
          <w:sz w:val="24"/>
          <w:szCs w:val="24"/>
        </w:rPr>
        <w:t xml:space="preserve">Phalloceros </w:t>
      </w:r>
      <w:r w:rsidRPr="00572627">
        <w:rPr>
          <w:rFonts w:ascii="Times New Roman" w:hAnsi="Times New Roman" w:cs="Times New Roman"/>
          <w:i/>
          <w:sz w:val="24"/>
          <w:szCs w:val="24"/>
        </w:rPr>
        <w:t>caudimaculatus</w:t>
      </w:r>
      <w:r w:rsidRPr="00343DA3">
        <w:rPr>
          <w:rFonts w:ascii="Times New Roman" w:hAnsi="Times New Roman" w:cs="Times New Roman"/>
          <w:sz w:val="24"/>
          <w:szCs w:val="24"/>
        </w:rPr>
        <w:t xml:space="preserve">. </w:t>
      </w:r>
      <w:r w:rsidRPr="00343DA3">
        <w:rPr>
          <w:rFonts w:ascii="Times New Roman" w:hAnsi="Times New Roman" w:cs="Times New Roman"/>
          <w:i/>
          <w:sz w:val="24"/>
          <w:szCs w:val="24"/>
        </w:rPr>
        <w:t>New Zealand Journal of Marine and Freshwater Research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39</w:t>
      </w:r>
      <w:r w:rsidRPr="00343DA3">
        <w:rPr>
          <w:rFonts w:ascii="Times New Roman" w:hAnsi="Times New Roman" w:cs="Times New Roman"/>
          <w:sz w:val="24"/>
          <w:szCs w:val="24"/>
        </w:rPr>
        <w:t>, 1013-1022.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Shafland, P.L. &amp; Pestrak, J.M. (1982) Lower lethal temperatures for fourteen non-native fishes in Florida. </w:t>
      </w:r>
      <w:r w:rsidRPr="00343DA3">
        <w:rPr>
          <w:rFonts w:ascii="Times New Roman" w:hAnsi="Times New Roman" w:cs="Times New Roman"/>
          <w:i/>
          <w:sz w:val="24"/>
          <w:szCs w:val="24"/>
        </w:rPr>
        <w:t>Environmental Biology of Fishes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7</w:t>
      </w:r>
      <w:r w:rsidRPr="00343DA3">
        <w:rPr>
          <w:rFonts w:ascii="Times New Roman" w:hAnsi="Times New Roman" w:cs="Times New Roman"/>
          <w:sz w:val="24"/>
          <w:szCs w:val="24"/>
        </w:rPr>
        <w:t>, 149-156.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Souchon, Y. &amp; Tissot, L. (2012) Synthesis of thermal tolerances of the common freshwater fish species in large Western Europe rivers. </w:t>
      </w:r>
      <w:r w:rsidRPr="00343DA3">
        <w:rPr>
          <w:rFonts w:ascii="Times New Roman" w:hAnsi="Times New Roman" w:cs="Times New Roman"/>
          <w:i/>
          <w:sz w:val="24"/>
          <w:szCs w:val="24"/>
        </w:rPr>
        <w:t>Knowledge and Management of Aquatic Ecosystems</w:t>
      </w:r>
      <w:r w:rsidRPr="00343DA3">
        <w:rPr>
          <w:rFonts w:ascii="Times New Roman" w:hAnsi="Times New Roman" w:cs="Times New Roman"/>
          <w:sz w:val="24"/>
          <w:szCs w:val="24"/>
        </w:rPr>
        <w:t>, 03.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>Tuckett, Q.M., Ritch, J.L., Lawson, K.M., Lawson Jr, L.L. &amp; Hill, J.E. (2016) Variation in cold tolerance in escaped and farmed non-native green swordtails (</w:t>
      </w:r>
      <w:r w:rsidRPr="00343DA3">
        <w:rPr>
          <w:rFonts w:ascii="Times New Roman" w:hAnsi="Times New Roman" w:cs="Times New Roman"/>
          <w:i/>
          <w:sz w:val="24"/>
          <w:szCs w:val="24"/>
        </w:rPr>
        <w:t xml:space="preserve">Xiphophorus </w:t>
      </w:r>
      <w:r w:rsidRPr="00572627">
        <w:rPr>
          <w:rFonts w:ascii="Times New Roman" w:hAnsi="Times New Roman" w:cs="Times New Roman"/>
          <w:i/>
          <w:sz w:val="24"/>
          <w:szCs w:val="24"/>
        </w:rPr>
        <w:t>hellerii</w:t>
      </w:r>
      <w:r w:rsidRPr="00343DA3">
        <w:rPr>
          <w:rFonts w:ascii="Times New Roman" w:hAnsi="Times New Roman" w:cs="Times New Roman"/>
          <w:sz w:val="24"/>
          <w:szCs w:val="24"/>
        </w:rPr>
        <w:t xml:space="preserve">) revealed by laboratory trials and field </w:t>
      </w:r>
      <w:r w:rsidRPr="00572627">
        <w:rPr>
          <w:rFonts w:ascii="Times New Roman" w:hAnsi="Times New Roman" w:cs="Times New Roman"/>
          <w:sz w:val="24"/>
          <w:szCs w:val="24"/>
        </w:rPr>
        <w:t>introductions</w:t>
      </w:r>
      <w:r w:rsidRPr="00343DA3">
        <w:rPr>
          <w:rFonts w:ascii="Times New Roman" w:hAnsi="Times New Roman" w:cs="Times New Roman"/>
          <w:sz w:val="24"/>
          <w:szCs w:val="24"/>
        </w:rPr>
        <w:t xml:space="preserve">. </w:t>
      </w:r>
      <w:r w:rsidRPr="00343DA3">
        <w:rPr>
          <w:rFonts w:ascii="Times New Roman" w:hAnsi="Times New Roman" w:cs="Times New Roman"/>
          <w:i/>
          <w:sz w:val="24"/>
          <w:szCs w:val="24"/>
        </w:rPr>
        <w:t>Biological Invasions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18</w:t>
      </w:r>
      <w:r w:rsidRPr="00343DA3">
        <w:rPr>
          <w:rFonts w:ascii="Times New Roman" w:hAnsi="Times New Roman" w:cs="Times New Roman"/>
          <w:sz w:val="24"/>
          <w:szCs w:val="24"/>
        </w:rPr>
        <w:t>, 45-56.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 xml:space="preserve">Urquhart, A.N. &amp; Koetsier, P. (2014) Low-temperature tolerance and </w:t>
      </w:r>
      <w:r w:rsidRPr="00572627">
        <w:rPr>
          <w:rFonts w:ascii="Times New Roman" w:hAnsi="Times New Roman" w:cs="Times New Roman"/>
          <w:sz w:val="24"/>
          <w:szCs w:val="24"/>
        </w:rPr>
        <w:t>critical</w:t>
      </w:r>
      <w:r w:rsidRPr="00343DA3">
        <w:rPr>
          <w:rFonts w:ascii="Times New Roman" w:hAnsi="Times New Roman" w:cs="Times New Roman"/>
          <w:sz w:val="24"/>
          <w:szCs w:val="24"/>
        </w:rPr>
        <w:t xml:space="preserve"> thermal minimum of the invasive oriental weatherfish Misgurnus </w:t>
      </w:r>
      <w:r w:rsidRPr="00572627">
        <w:rPr>
          <w:rFonts w:ascii="Times New Roman" w:hAnsi="Times New Roman" w:cs="Times New Roman"/>
          <w:sz w:val="24"/>
          <w:szCs w:val="24"/>
        </w:rPr>
        <w:t>anguillicaudatus</w:t>
      </w:r>
      <w:r w:rsidRPr="00343DA3">
        <w:rPr>
          <w:rFonts w:ascii="Times New Roman" w:hAnsi="Times New Roman" w:cs="Times New Roman"/>
          <w:sz w:val="24"/>
          <w:szCs w:val="24"/>
        </w:rPr>
        <w:t xml:space="preserve"> in Idaho, USA. </w:t>
      </w:r>
      <w:r w:rsidRPr="00343DA3">
        <w:rPr>
          <w:rFonts w:ascii="Times New Roman" w:hAnsi="Times New Roman" w:cs="Times New Roman"/>
          <w:i/>
          <w:sz w:val="24"/>
          <w:szCs w:val="24"/>
        </w:rPr>
        <w:t>Transactions of the American Fisheries Society</w:t>
      </w:r>
      <w:r w:rsidRPr="00343DA3">
        <w:rPr>
          <w:rFonts w:ascii="Times New Roman" w:hAnsi="Times New Roman" w:cs="Times New Roman"/>
          <w:sz w:val="24"/>
          <w:szCs w:val="24"/>
        </w:rPr>
        <w:t xml:space="preserve">, </w:t>
      </w:r>
      <w:r w:rsidRPr="00343DA3">
        <w:rPr>
          <w:rFonts w:ascii="Times New Roman" w:hAnsi="Times New Roman" w:cs="Times New Roman"/>
          <w:b/>
          <w:sz w:val="24"/>
          <w:szCs w:val="24"/>
        </w:rPr>
        <w:t>143</w:t>
      </w:r>
      <w:r w:rsidRPr="00343DA3">
        <w:rPr>
          <w:rFonts w:ascii="Times New Roman" w:hAnsi="Times New Roman" w:cs="Times New Roman"/>
          <w:sz w:val="24"/>
          <w:szCs w:val="24"/>
        </w:rPr>
        <w:t>, 68-76.</w:t>
      </w:r>
    </w:p>
    <w:p w:rsidR="00343DA3" w:rsidRPr="00343DA3" w:rsidRDefault="00343DA3" w:rsidP="00E91008">
      <w:pPr>
        <w:pStyle w:val="EndNoteBibliography"/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lastRenderedPageBreak/>
        <w:t xml:space="preserve">Webb, A. (2008) Risk assessment model development for establishment success and impact of non-native freshwater fishes in the Wet Tropics Bioregion, northern Queensland, Australia. </w:t>
      </w:r>
    </w:p>
    <w:p w:rsidR="00343DA3" w:rsidRPr="00343DA3" w:rsidRDefault="00343DA3" w:rsidP="00E91008">
      <w:pPr>
        <w:pStyle w:val="EndNoteBibliography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t>Yoder, C.O. (2012) Development of a database for upper thermal tolerances for New England freshwater fish species. In. Midwest Biodiversity Institute, Center for Applied Bioassessment &amp; Biocriteria, Columbus, USA.</w:t>
      </w:r>
    </w:p>
    <w:p w:rsidR="00662AB7" w:rsidRPr="00343DA3" w:rsidRDefault="00662AB7" w:rsidP="00E910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A3">
        <w:rPr>
          <w:rFonts w:ascii="Times New Roman" w:hAnsi="Times New Roman" w:cs="Times New Roman"/>
          <w:sz w:val="24"/>
          <w:szCs w:val="24"/>
        </w:rPr>
        <w:fldChar w:fldCharType="end"/>
      </w:r>
      <w:bookmarkStart w:id="0" w:name="_GoBack"/>
      <w:bookmarkEnd w:id="0"/>
    </w:p>
    <w:sectPr w:rsidR="00662AB7" w:rsidRPr="00343DA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08" w:rsidRDefault="00E91008" w:rsidP="00E91008">
      <w:pPr>
        <w:spacing w:after="0" w:line="240" w:lineRule="auto"/>
      </w:pPr>
      <w:r>
        <w:separator/>
      </w:r>
    </w:p>
  </w:endnote>
  <w:endnote w:type="continuationSeparator" w:id="0">
    <w:p w:rsidR="00E91008" w:rsidRDefault="00E91008" w:rsidP="00E9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040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1008" w:rsidRDefault="00E9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1008" w:rsidRDefault="00E910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08" w:rsidRDefault="00E91008" w:rsidP="00E91008">
      <w:pPr>
        <w:spacing w:after="0" w:line="240" w:lineRule="auto"/>
      </w:pPr>
      <w:r>
        <w:separator/>
      </w:r>
    </w:p>
  </w:footnote>
  <w:footnote w:type="continuationSeparator" w:id="0">
    <w:p w:rsidR="00E91008" w:rsidRDefault="00E91008" w:rsidP="00E91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1MTY1sjAxMbMwMDBQ0lEKTi0uzszPAykwrAUAUzCXM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 Ecol Biogeog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f09xe55g0azpvedppzx0edmxazw5rrv5fze&quot;&gt;EndNoteLibrary&lt;record-ids&gt;&lt;item&gt;80&lt;/item&gt;&lt;item&gt;287&lt;/item&gt;&lt;item&gt;476&lt;/item&gt;&lt;item&gt;523&lt;/item&gt;&lt;item&gt;537&lt;/item&gt;&lt;item&gt;636&lt;/item&gt;&lt;item&gt;1251&lt;/item&gt;&lt;item&gt;1311&lt;/item&gt;&lt;item&gt;1364&lt;/item&gt;&lt;item&gt;1455&lt;/item&gt;&lt;item&gt;1475&lt;/item&gt;&lt;item&gt;1537&lt;/item&gt;&lt;item&gt;1614&lt;/item&gt;&lt;/record-ids&gt;&lt;/item&gt;&lt;/Libraries&gt;"/>
  </w:docVars>
  <w:rsids>
    <w:rsidRoot w:val="00662AB7"/>
    <w:rsid w:val="00343DA3"/>
    <w:rsid w:val="00572627"/>
    <w:rsid w:val="00662AB7"/>
    <w:rsid w:val="007D43B5"/>
    <w:rsid w:val="00E9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662AB7"/>
    <w:pPr>
      <w:spacing w:after="0"/>
      <w:jc w:val="center"/>
    </w:pPr>
    <w:rPr>
      <w:rFonts w:ascii="Calibri" w:hAnsi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62AB7"/>
    <w:rPr>
      <w:rFonts w:ascii="Calibri" w:hAnsi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62AB7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62AB7"/>
    <w:rPr>
      <w:rFonts w:ascii="Calibri" w:hAnsi="Calibri"/>
      <w:noProof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910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008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E910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008"/>
    <w:rPr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662AB7"/>
    <w:pPr>
      <w:spacing w:after="0"/>
      <w:jc w:val="center"/>
    </w:pPr>
    <w:rPr>
      <w:rFonts w:ascii="Calibri" w:hAnsi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62AB7"/>
    <w:rPr>
      <w:rFonts w:ascii="Calibri" w:hAnsi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62AB7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62AB7"/>
    <w:rPr>
      <w:rFonts w:ascii="Calibri" w:hAnsi="Calibri"/>
      <w:noProof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910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008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E910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008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C5D8844D.dotm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Landcare Research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Garcia-Diaz</dc:creator>
  <cp:lastModifiedBy>Pablo Garcia-Diaz</cp:lastModifiedBy>
  <cp:revision>3</cp:revision>
  <dcterms:created xsi:type="dcterms:W3CDTF">2017-10-03T22:37:00Z</dcterms:created>
  <dcterms:modified xsi:type="dcterms:W3CDTF">2017-10-03T22:38:00Z</dcterms:modified>
</cp:coreProperties>
</file>