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BA" w:rsidRPr="00CF0644" w:rsidRDefault="00785469" w:rsidP="00CF0644">
      <w:pPr>
        <w:spacing w:line="360" w:lineRule="auto"/>
        <w:jc w:val="both"/>
      </w:pPr>
      <w:r w:rsidRPr="00CF0644">
        <w:rPr>
          <w:b/>
        </w:rPr>
        <w:t>Literature sources</w:t>
      </w:r>
      <w:r w:rsidR="00487DC5" w:rsidRPr="00CF0644">
        <w:rPr>
          <w:b/>
        </w:rPr>
        <w:t xml:space="preserve"> of</w:t>
      </w:r>
      <w:r w:rsidRPr="00CF0644">
        <w:rPr>
          <w:b/>
        </w:rPr>
        <w:t xml:space="preserve"> distribution data for alien freshwater fishes in Australian drainages</w:t>
      </w:r>
      <w:bookmarkStart w:id="0" w:name="_GoBack"/>
      <w:bookmarkEnd w:id="0"/>
      <w:r w:rsidR="009B72BA" w:rsidRPr="00CF0644">
        <w:fldChar w:fldCharType="begin">
          <w:fldData xml:space="preserve">PEVuZE5vdGU+PENpdGUgSGlkZGVuPSIxIj48QXV0aG9yPkphY2tzb248L0F1dGhvcj48WWVhcj4y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</w:fldData>
        </w:fldChar>
      </w:r>
      <w:r w:rsidR="00BE3F9E" w:rsidRPr="00CF0644">
        <w:instrText xml:space="preserve"> ADDIN EN.CITE </w:instrText>
      </w:r>
      <w:r w:rsidR="00BE3F9E" w:rsidRPr="00CF0644">
        <w:fldChar w:fldCharType="begin">
          <w:fldData xml:space="preserve">PEVuZE5vdGU+PENpdGUgSGlkZGVuPSIxIj48QXV0aG9yPkphY2tzb248L0F1dGhvcj48WWVhcj4y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</w:fldData>
        </w:fldChar>
      </w:r>
      <w:r w:rsidR="00BE3F9E" w:rsidRPr="00CF0644">
        <w:instrText xml:space="preserve"> ADDIN EN.CITE.DATA </w:instrText>
      </w:r>
      <w:r w:rsidR="00BE3F9E" w:rsidRPr="00CF0644">
        <w:fldChar w:fldCharType="end"/>
      </w:r>
      <w:r w:rsidR="009B72BA" w:rsidRPr="00CF0644">
        <w:fldChar w:fldCharType="end"/>
      </w:r>
      <w:r w:rsidR="0007478C" w:rsidRPr="00CF0644">
        <w:fldChar w:fldCharType="begin">
          <w:fldData xml:space="preserve">Pjx5ZWFyPjIwMTM8L3llYXI+PC9kYXRlcz48dXJscz48L3VybHM+PC9yZWNvcmQ+PC9DaXRlPjxD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</w:fldData>
        </w:fldChar>
      </w:r>
      <w:r w:rsidR="00BE3F9E" w:rsidRPr="00CF0644">
        <w:instrText xml:space="preserve"> ADDIN EN.CITE </w:instrText>
      </w:r>
      <w:r w:rsidR="00BE3F9E" w:rsidRPr="00CF0644">
        <w:fldChar w:fldCharType="begin">
          <w:fldData xml:space="preserve">PEVuZE5vdGU+PENpdGUgSGlkZGVuPSIxIj48QXV0aG9yPkphY2tzb248L0F1dGhvcj48WWVhcj4y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==
</w:fldData>
        </w:fldChar>
      </w:r>
      <w:r w:rsidR="00BE3F9E" w:rsidRPr="00CF0644">
        <w:instrText xml:space="preserve"> ADDIN EN.CITE.DATA </w:instrText>
      </w:r>
      <w:r w:rsidR="00BE3F9E" w:rsidRPr="00CF0644">
        <w:fldChar w:fldCharType="end"/>
      </w:r>
      <w:r w:rsidR="00BE3F9E" w:rsidRPr="00CF0644">
        <w:fldChar w:fldCharType="begin">
          <w:fldData xml:space="preserve">PjxhdXRob3JzPjxhdXRob3I+S2VyZXpzeSwgQWRhbTwvYXV0aG9yPjwvYXV0aG9ycz48L2NvbnRy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==
</w:fldData>
        </w:fldChar>
      </w:r>
      <w:r w:rsidR="00BE3F9E" w:rsidRPr="00CF0644">
        <w:instrText xml:space="preserve"> ADDIN EN.CITE.DATA </w:instrText>
      </w:r>
      <w:r w:rsidR="00BE3F9E" w:rsidRPr="00CF0644">
        <w:fldChar w:fldCharType="end"/>
      </w:r>
      <w:r w:rsidR="00BE3F9E" w:rsidRPr="00CF0644">
        <w:fldChar w:fldCharType="begin">
          <w:fldData xml:space="preserve">Pjx5ZWFyPjIwMTM8L3llYXI+PC9kYXRlcz48dXJscz48L3VybHM+PC9yZWNvcmQ+PC9DaXRlPjxD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</w:fldData>
        </w:fldChar>
      </w:r>
      <w:r w:rsidR="00BE3F9E" w:rsidRPr="00CF0644">
        <w:instrText xml:space="preserve"> ADDIN EN.CITE.DATA </w:instrText>
      </w:r>
      <w:r w:rsidR="00BE3F9E" w:rsidRPr="00CF0644">
        <w:fldChar w:fldCharType="end"/>
      </w:r>
      <w:r w:rsidR="0007478C" w:rsidRPr="00CF0644">
        <w:fldChar w:fldCharType="end"/>
      </w:r>
    </w:p>
    <w:p w:rsidR="009B72BA" w:rsidRPr="00CF0644" w:rsidRDefault="009B72BA" w:rsidP="00CF0644">
      <w:pPr>
        <w:spacing w:line="360" w:lineRule="auto"/>
      </w:pPr>
    </w:p>
    <w:p w:rsidR="00BE3F9E" w:rsidRPr="00CF0644" w:rsidRDefault="009B72BA" w:rsidP="00CF0644">
      <w:pPr>
        <w:pStyle w:val="EndNoteBibliography"/>
        <w:spacing w:after="0" w:line="360" w:lineRule="auto"/>
        <w:ind w:left="720" w:hanging="720"/>
      </w:pPr>
      <w:r w:rsidRPr="00CF0644">
        <w:fldChar w:fldCharType="begin"/>
      </w:r>
      <w:r w:rsidRPr="00CF0644">
        <w:instrText xml:space="preserve"> ADDIN EN.REFLIST </w:instrText>
      </w:r>
      <w:r w:rsidRPr="00CF0644">
        <w:fldChar w:fldCharType="separate"/>
      </w:r>
      <w:bookmarkStart w:id="1" w:name="_ENREF_1"/>
      <w:r w:rsidR="00BE3F9E" w:rsidRPr="00CF0644">
        <w:t>Beatty, S. &amp; Morgan, D. (2009) Goldfish control in the Vasse River: Summary of the 2008 programme. In. Centre for Fish &amp; Fisheries Research, Murdoch University, Perth, Western Australia, Australia.</w:t>
      </w:r>
      <w:bookmarkEnd w:id="1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2" w:name="_ENREF_2"/>
      <w:r w:rsidRPr="00CF0644">
        <w:t xml:space="preserve">Beatty, S.J. &amp; Morgan, D.L. (2013) Introduced freshwater fishes in a global endemic hotspot and implications of habitat and climatic change. </w:t>
      </w:r>
      <w:r w:rsidRPr="00CF0644">
        <w:rPr>
          <w:i/>
        </w:rPr>
        <w:t>BioInvasions Records</w:t>
      </w:r>
      <w:r w:rsidRPr="00CF0644">
        <w:t xml:space="preserve">, </w:t>
      </w:r>
      <w:r w:rsidRPr="00CF0644">
        <w:rPr>
          <w:b/>
        </w:rPr>
        <w:t>2</w:t>
      </w:r>
      <w:r w:rsidRPr="00CF0644">
        <w:t>, 1-9.</w:t>
      </w:r>
      <w:bookmarkEnd w:id="2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3" w:name="_ENREF_3"/>
      <w:r w:rsidRPr="00CF0644">
        <w:t xml:space="preserve">Beatty, S.J., Morgan, D.L., Keleher, J., Allen, M.G. &amp; Sarre, G.A. (2013) The tropical South American cichlid, </w:t>
      </w:r>
      <w:r w:rsidRPr="00CF0644">
        <w:rPr>
          <w:i/>
        </w:rPr>
        <w:t>Geophagus brasiliensis</w:t>
      </w:r>
      <w:r w:rsidRPr="00CF0644">
        <w:t xml:space="preserve"> in Mediterranean climatic south-western Australia. </w:t>
      </w:r>
      <w:r w:rsidRPr="00CF0644">
        <w:rPr>
          <w:i/>
        </w:rPr>
        <w:t>Aquatic Invasions</w:t>
      </w:r>
      <w:r w:rsidRPr="00CF0644">
        <w:t xml:space="preserve">, </w:t>
      </w:r>
      <w:r w:rsidRPr="00CF0644">
        <w:rPr>
          <w:b/>
        </w:rPr>
        <w:t>8</w:t>
      </w:r>
      <w:r w:rsidRPr="00CF0644">
        <w:t>, 21-36.</w:t>
      </w:r>
      <w:bookmarkEnd w:id="3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4" w:name="_ENREF_4"/>
      <w:r w:rsidRPr="00CF0644">
        <w:t xml:space="preserve">Duffy, R., Snow, M. &amp; Bird, C. (2013) The convict cichlid </w:t>
      </w:r>
      <w:r w:rsidRPr="00CF0644">
        <w:rPr>
          <w:i/>
        </w:rPr>
        <w:t>Amatitlania nigrofasciata</w:t>
      </w:r>
      <w:r w:rsidRPr="00CF0644">
        <w:t xml:space="preserve"> (Cichlidae): first record of this non-native species in Western Australian waterbodies. </w:t>
      </w:r>
      <w:r w:rsidRPr="00CF0644">
        <w:rPr>
          <w:i/>
        </w:rPr>
        <w:t>Records of the Western Australian Museum</w:t>
      </w:r>
      <w:r w:rsidRPr="00CF0644">
        <w:t xml:space="preserve">, </w:t>
      </w:r>
      <w:r w:rsidRPr="00CF0644">
        <w:rPr>
          <w:b/>
        </w:rPr>
        <w:t>28</w:t>
      </w:r>
      <w:r w:rsidRPr="00CF0644">
        <w:t>, 7-12.</w:t>
      </w:r>
      <w:bookmarkEnd w:id="4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5" w:name="_ENREF_5"/>
      <w:r w:rsidRPr="00CF0644">
        <w:t>Hammer, M., Wedderburn, S. &amp; Van Weenen, J. (2009) Action plan for South Australian freshwater fishes. In. Native Fish Australia (SA) Inc, Adelaide, SA, Australia.</w:t>
      </w:r>
      <w:bookmarkEnd w:id="5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6" w:name="_ENREF_6"/>
      <w:r w:rsidRPr="00CF0644">
        <w:t xml:space="preserve">Hammer, M.P., Adams, M. &amp; Foster, R. (2012) Update to the catalogue of South Australian freshwater fishes (Petromyzontida &amp; Actinopterygii) </w:t>
      </w:r>
      <w:r w:rsidRPr="00CF0644">
        <w:rPr>
          <w:i/>
        </w:rPr>
        <w:t>Zootaxa</w:t>
      </w:r>
      <w:r w:rsidRPr="00CF0644">
        <w:t xml:space="preserve">, </w:t>
      </w:r>
      <w:r w:rsidRPr="00CF0644">
        <w:rPr>
          <w:b/>
        </w:rPr>
        <w:t>3593</w:t>
      </w:r>
      <w:r w:rsidRPr="00CF0644">
        <w:t>, 59-74.</w:t>
      </w:r>
      <w:bookmarkEnd w:id="6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7" w:name="_ENREF_7"/>
      <w:r w:rsidRPr="00CF0644">
        <w:t xml:space="preserve">Hammer, M.P., Bice, C.M., Hall, A., Frears, A., Watt, A., Whiterod, N.S., Beheregaray, L.B., Harris, J.O. &amp; Zampatti, B.P. (2013) Freshwater fish conservation in the face of critical water shortages in the southern Murray–Darling Basin, Australia. </w:t>
      </w:r>
      <w:r w:rsidRPr="00CF0644">
        <w:rPr>
          <w:i/>
        </w:rPr>
        <w:t>Marine and Freshwater Research</w:t>
      </w:r>
      <w:r w:rsidRPr="00CF0644">
        <w:t xml:space="preserve">, </w:t>
      </w:r>
      <w:r w:rsidRPr="00CF0644">
        <w:rPr>
          <w:b/>
        </w:rPr>
        <w:t>64</w:t>
      </w:r>
      <w:r w:rsidRPr="00CF0644">
        <w:t>, 807-821.</w:t>
      </w:r>
      <w:bookmarkEnd w:id="7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8" w:name="_ENREF_8"/>
      <w:r w:rsidRPr="00CF0644">
        <w:t xml:space="preserve">Harris, J. (2013) Fishes from elsewhere. </w:t>
      </w:r>
      <w:r w:rsidRPr="00CF0644">
        <w:rPr>
          <w:i/>
        </w:rPr>
        <w:t>Ecology of Australian freshwater fishes</w:t>
      </w:r>
      <w:r w:rsidRPr="00CF0644">
        <w:t xml:space="preserve"> (ed. by P. Humphries and K. Walker), pp. 259-282. CSIRO Press, Collingwood, VIC, Australia.</w:t>
      </w:r>
      <w:bookmarkEnd w:id="8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9" w:name="_ENREF_9"/>
      <w:r w:rsidRPr="00CF0644">
        <w:t xml:space="preserve">Hourston, M., Ledger, J., Vercoe, P. &amp; Lawrence, C. (2014) Native and non-native fishes in wetlands of the Swan Coastal Plain, Western Australia. </w:t>
      </w:r>
      <w:r w:rsidRPr="00CF0644">
        <w:rPr>
          <w:i/>
        </w:rPr>
        <w:t>Journal of the Royal Society of Western Australia</w:t>
      </w:r>
      <w:r w:rsidRPr="00CF0644">
        <w:t xml:space="preserve">, </w:t>
      </w:r>
      <w:r w:rsidRPr="00CF0644">
        <w:rPr>
          <w:b/>
        </w:rPr>
        <w:t>97</w:t>
      </w:r>
      <w:r w:rsidRPr="00CF0644">
        <w:t>, 331-341.</w:t>
      </w:r>
      <w:bookmarkEnd w:id="9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10" w:name="_ENREF_10"/>
      <w:r w:rsidRPr="00CF0644">
        <w:t xml:space="preserve">Jackson, J.E., Raadik, T.A., Lintermans, M. &amp; Hammer, M. (2004) Alien salmonids in Australia: Impediments to effective impact management, and future directions. </w:t>
      </w:r>
      <w:r w:rsidRPr="00CF0644">
        <w:rPr>
          <w:i/>
        </w:rPr>
        <w:t>New Zealand Journal of Marine and Freshwater Research</w:t>
      </w:r>
      <w:r w:rsidRPr="00CF0644">
        <w:t xml:space="preserve">, </w:t>
      </w:r>
      <w:r w:rsidRPr="00CF0644">
        <w:rPr>
          <w:b/>
        </w:rPr>
        <w:t>38</w:t>
      </w:r>
      <w:r w:rsidRPr="00CF0644">
        <w:t>, 447-455.</w:t>
      </w:r>
      <w:bookmarkEnd w:id="10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11" w:name="_ENREF_11"/>
      <w:r w:rsidRPr="00CF0644">
        <w:t xml:space="preserve">Kerezsy, A. (2010) </w:t>
      </w:r>
      <w:r w:rsidRPr="00CF0644">
        <w:rPr>
          <w:i/>
        </w:rPr>
        <w:t>The distribution, recruitment and movement of fish in far western Queensland</w:t>
      </w:r>
      <w:r w:rsidRPr="00CF0644">
        <w:t>. Griffith University, Brisbane, Queensland, Australia.</w:t>
      </w:r>
      <w:bookmarkEnd w:id="11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12" w:name="_ENREF_12"/>
      <w:r w:rsidRPr="00CF0644">
        <w:lastRenderedPageBreak/>
        <w:t xml:space="preserve">Koehn, J.D. &amp; MacKenzie, R.F. (2004) Priority management actions for alien freshwater fish species in Australia. </w:t>
      </w:r>
      <w:r w:rsidRPr="00CF0644">
        <w:rPr>
          <w:i/>
        </w:rPr>
        <w:t>New Zealand Journal of Marine and Freshwater Research</w:t>
      </w:r>
      <w:r w:rsidRPr="00CF0644">
        <w:t xml:space="preserve">, </w:t>
      </w:r>
      <w:r w:rsidRPr="00CF0644">
        <w:rPr>
          <w:b/>
        </w:rPr>
        <w:t>38</w:t>
      </w:r>
      <w:r w:rsidRPr="00CF0644">
        <w:t>, 457-472.</w:t>
      </w:r>
      <w:bookmarkEnd w:id="12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13" w:name="_ENREF_13"/>
      <w:r w:rsidRPr="00CF0644">
        <w:t xml:space="preserve">Kroon, F., Phillips, S., Burrows, D. &amp; Hogan, A. (2015) Presence and absence of non-native fish species in the Wet Tropics region, Australia. </w:t>
      </w:r>
      <w:r w:rsidRPr="00CF0644">
        <w:rPr>
          <w:i/>
        </w:rPr>
        <w:t>Journal of Fish Biology</w:t>
      </w:r>
      <w:r w:rsidRPr="00CF0644">
        <w:t xml:space="preserve">, </w:t>
      </w:r>
      <w:r w:rsidRPr="00CF0644">
        <w:rPr>
          <w:b/>
        </w:rPr>
        <w:t>86</w:t>
      </w:r>
      <w:r w:rsidRPr="00CF0644">
        <w:t>, 1177-1185.</w:t>
      </w:r>
      <w:bookmarkEnd w:id="13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14" w:name="_ENREF_14"/>
      <w:r w:rsidRPr="00CF0644">
        <w:t xml:space="preserve">Lever, C. (1996) </w:t>
      </w:r>
      <w:r w:rsidRPr="00CF0644">
        <w:rPr>
          <w:i/>
        </w:rPr>
        <w:t>Naturalized fishes of the world</w:t>
      </w:r>
      <w:r w:rsidRPr="00CF0644">
        <w:t>. Academic Press San Diego, CA, USA.</w:t>
      </w:r>
      <w:bookmarkEnd w:id="14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15" w:name="_ENREF_15"/>
      <w:r w:rsidRPr="00CF0644">
        <w:t>Lintermans, M. (2004) Human</w:t>
      </w:r>
      <w:r w:rsidRPr="00CF0644">
        <w:rPr>
          <w:rFonts w:ascii="Cambria Math" w:hAnsi="Cambria Math" w:cs="Cambria Math"/>
        </w:rPr>
        <w:t>‐</w:t>
      </w:r>
      <w:r w:rsidRPr="00CF0644">
        <w:t xml:space="preserve">assisted dispersal of alien freshwater fish in Australia. </w:t>
      </w:r>
      <w:r w:rsidRPr="00CF0644">
        <w:rPr>
          <w:i/>
        </w:rPr>
        <w:t>New Zealand Journal of Marine and Freshwater Research</w:t>
      </w:r>
      <w:r w:rsidRPr="00CF0644">
        <w:t xml:space="preserve">, </w:t>
      </w:r>
      <w:r w:rsidRPr="00CF0644">
        <w:rPr>
          <w:b/>
        </w:rPr>
        <w:t>38</w:t>
      </w:r>
      <w:r w:rsidRPr="00CF0644">
        <w:t>, 481-501.</w:t>
      </w:r>
      <w:bookmarkEnd w:id="15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16" w:name="_ENREF_16"/>
      <w:r w:rsidRPr="00CF0644">
        <w:t xml:space="preserve">Lintermans, M. (2007) </w:t>
      </w:r>
      <w:r w:rsidRPr="00CF0644">
        <w:rPr>
          <w:i/>
        </w:rPr>
        <w:t>Fishes of the Murray-Darling Basin: an introductory guide</w:t>
      </w:r>
      <w:r w:rsidRPr="00CF0644">
        <w:t>. Murray-Darling Basin Authority, Canberra, ACT, Australia.</w:t>
      </w:r>
      <w:bookmarkEnd w:id="16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17" w:name="_ENREF_17"/>
      <w:r w:rsidRPr="00CF0644">
        <w:t>Morgan, D. &amp; Beatty, S. (2007) Feral goldfish (</w:t>
      </w:r>
      <w:r w:rsidRPr="00CF0644">
        <w:rPr>
          <w:i/>
        </w:rPr>
        <w:t>Carassius auratus</w:t>
      </w:r>
      <w:r w:rsidRPr="00CF0644">
        <w:t xml:space="preserve">) in Western Australia: a case study from the Vasse River. </w:t>
      </w:r>
      <w:r w:rsidRPr="00CF0644">
        <w:rPr>
          <w:i/>
        </w:rPr>
        <w:t>Journal of the Royal Society of Western Australia</w:t>
      </w:r>
      <w:r w:rsidRPr="00CF0644">
        <w:t xml:space="preserve">, </w:t>
      </w:r>
      <w:r w:rsidRPr="00CF0644">
        <w:rPr>
          <w:b/>
        </w:rPr>
        <w:t>90</w:t>
      </w:r>
      <w:r w:rsidRPr="00CF0644">
        <w:t>, 151-156.</w:t>
      </w:r>
      <w:bookmarkEnd w:id="17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  <w:rPr>
          <w:b/>
        </w:rPr>
      </w:pPr>
      <w:bookmarkStart w:id="18" w:name="_ENREF_18"/>
      <w:r w:rsidRPr="00CF0644">
        <w:t xml:space="preserve">Morgan, D.L., Gill, H.S. &amp; Potter, I.C. (1998) Distribution, identification and biology of freshwater fishes in south-western Australia. </w:t>
      </w:r>
      <w:r w:rsidRPr="00CF0644">
        <w:rPr>
          <w:i/>
        </w:rPr>
        <w:t>Records of the Western Australian museum supplement</w:t>
      </w:r>
      <w:r w:rsidRPr="00CF0644">
        <w:t xml:space="preserve">, </w:t>
      </w:r>
      <w:r w:rsidRPr="00CF0644">
        <w:rPr>
          <w:b/>
        </w:rPr>
        <w:t>56</w:t>
      </w:r>
      <w:bookmarkEnd w:id="18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19" w:name="_ENREF_19"/>
      <w:r w:rsidRPr="00CF0644">
        <w:t>Morgan, D.L., Hambleton, S.J., Gill, H.S. &amp; Beatty, S.J. (2003) Distribution, biology and likely impacts of the introduced redfin perch (</w:t>
      </w:r>
      <w:r w:rsidRPr="00CF0644">
        <w:rPr>
          <w:i/>
        </w:rPr>
        <w:t>Perca fluviatilis</w:t>
      </w:r>
      <w:r w:rsidRPr="00CF0644">
        <w:t xml:space="preserve">)(Percidae) in Western Australia. </w:t>
      </w:r>
      <w:r w:rsidRPr="00CF0644">
        <w:rPr>
          <w:i/>
        </w:rPr>
        <w:t>Marine and Freshwater Research</w:t>
      </w:r>
      <w:r w:rsidRPr="00CF0644">
        <w:t xml:space="preserve">, </w:t>
      </w:r>
      <w:r w:rsidRPr="00CF0644">
        <w:rPr>
          <w:b/>
        </w:rPr>
        <w:t>53</w:t>
      </w:r>
      <w:r w:rsidRPr="00CF0644">
        <w:t>, 1211-1221.</w:t>
      </w:r>
      <w:bookmarkEnd w:id="19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20" w:name="_ENREF_20"/>
      <w:r w:rsidRPr="00CF0644">
        <w:t xml:space="preserve">Morgan, D.L., Gill, H.S., Maddern, M.G. &amp; Beatty, S.J. (2004) Distribution and impacts of introduced freshwater fishes in Western Australia. </w:t>
      </w:r>
      <w:r w:rsidRPr="00CF0644">
        <w:rPr>
          <w:i/>
        </w:rPr>
        <w:t>New Zealand Journal of Marine and Freshwater Research</w:t>
      </w:r>
      <w:r w:rsidRPr="00CF0644">
        <w:t xml:space="preserve">, </w:t>
      </w:r>
      <w:r w:rsidRPr="00CF0644">
        <w:rPr>
          <w:b/>
        </w:rPr>
        <w:t>38</w:t>
      </w:r>
      <w:r w:rsidRPr="00CF0644">
        <w:t>, 511-523.</w:t>
      </w:r>
      <w:bookmarkEnd w:id="20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21" w:name="_ENREF_21"/>
      <w:r w:rsidRPr="00CF0644">
        <w:t xml:space="preserve">Morgan, D.L., Unmack, P.J., Beatty, S.J., Ebner, B.C., Allen, M.G., Keleher, J.J., Donaldson, J.A. &amp; Murphy, J. (2014) An overview of the ‘freshwater fishes’ of Western Australia. </w:t>
      </w:r>
      <w:r w:rsidRPr="00CF0644">
        <w:rPr>
          <w:i/>
        </w:rPr>
        <w:t>Journal of the Royal Society of Western Australia</w:t>
      </w:r>
      <w:r w:rsidRPr="00CF0644">
        <w:t xml:space="preserve">, </w:t>
      </w:r>
      <w:r w:rsidRPr="00CF0644">
        <w:rPr>
          <w:b/>
        </w:rPr>
        <w:t>97</w:t>
      </w:r>
      <w:r w:rsidRPr="00CF0644">
        <w:t>, 263-278.</w:t>
      </w:r>
      <w:bookmarkEnd w:id="21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22" w:name="_ENREF_22"/>
      <w:r w:rsidRPr="00CF0644">
        <w:t xml:space="preserve">Olden, J.D., Kennard, M.J. &amp; Pusey, B.J. (2008) Species invasions and the changing biogeography of Australian freshwater fishes. </w:t>
      </w:r>
      <w:r w:rsidRPr="00CF0644">
        <w:rPr>
          <w:i/>
        </w:rPr>
        <w:t>Global Ecology and Biogeography</w:t>
      </w:r>
      <w:r w:rsidRPr="00CF0644">
        <w:t xml:space="preserve">, </w:t>
      </w:r>
      <w:r w:rsidRPr="00CF0644">
        <w:rPr>
          <w:b/>
        </w:rPr>
        <w:t>17</w:t>
      </w:r>
      <w:r w:rsidRPr="00CF0644">
        <w:t>, 25-37.</w:t>
      </w:r>
      <w:bookmarkEnd w:id="22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23" w:name="_ENREF_23"/>
      <w:r w:rsidRPr="00CF0644">
        <w:t xml:space="preserve">Pusey, B., Kennard, M. &amp; Arthington, A. (2004) </w:t>
      </w:r>
      <w:r w:rsidRPr="00CF0644">
        <w:rPr>
          <w:i/>
        </w:rPr>
        <w:t>Freshwater fishes of north-eastern Australia</w:t>
      </w:r>
      <w:r w:rsidRPr="00CF0644">
        <w:t>. CSIRO Publishing, Collingwood, Victoria, Australia.</w:t>
      </w:r>
      <w:bookmarkEnd w:id="23"/>
    </w:p>
    <w:p w:rsidR="00BE3F9E" w:rsidRPr="00CF0644" w:rsidRDefault="00BE3F9E" w:rsidP="00CF0644">
      <w:pPr>
        <w:pStyle w:val="EndNoteBibliography"/>
        <w:spacing w:after="0" w:line="360" w:lineRule="auto"/>
        <w:ind w:left="720" w:hanging="720"/>
      </w:pPr>
      <w:bookmarkStart w:id="24" w:name="_ENREF_24"/>
      <w:r w:rsidRPr="00CF0644">
        <w:t xml:space="preserve">Tweedley, J., Beatty, S. &amp; Lymbery, A. (2013) Control of introduced fish and crayfish in the Vasse-Wonnerup Ramsar Wetland. Final MERI Report to Commonwealth Government of Australia. </w:t>
      </w:r>
      <w:bookmarkEnd w:id="24"/>
    </w:p>
    <w:p w:rsidR="00BE3F9E" w:rsidRPr="00CF0644" w:rsidRDefault="00BE3F9E" w:rsidP="00CF0644">
      <w:pPr>
        <w:pStyle w:val="EndNoteBibliography"/>
        <w:spacing w:line="360" w:lineRule="auto"/>
        <w:ind w:left="720" w:hanging="720"/>
      </w:pPr>
      <w:bookmarkStart w:id="25" w:name="_ENREF_25"/>
      <w:r w:rsidRPr="00CF0644">
        <w:lastRenderedPageBreak/>
        <w:t xml:space="preserve">Wager, R. &amp; Unmack, P.J. (2000) </w:t>
      </w:r>
      <w:r w:rsidRPr="00CF0644">
        <w:rPr>
          <w:i/>
        </w:rPr>
        <w:t>Fishes of the Lake Eyre catchment of central Australia</w:t>
      </w:r>
      <w:r w:rsidRPr="00CF0644">
        <w:t>. Queensland Department of Primary Industries, Brisbane, QLD, Australia.</w:t>
      </w:r>
      <w:bookmarkEnd w:id="25"/>
    </w:p>
    <w:p w:rsidR="00D02B58" w:rsidRPr="00CF0644" w:rsidRDefault="009B72BA" w:rsidP="00CF0644">
      <w:pPr>
        <w:tabs>
          <w:tab w:val="left" w:pos="7110"/>
        </w:tabs>
        <w:spacing w:line="360" w:lineRule="auto"/>
        <w:jc w:val="both"/>
      </w:pPr>
      <w:r w:rsidRPr="00CF0644">
        <w:fldChar w:fldCharType="end"/>
      </w:r>
    </w:p>
    <w:p w:rsidR="00D02B58" w:rsidRPr="00CF0644" w:rsidRDefault="00D02B58" w:rsidP="00CF0644">
      <w:pPr>
        <w:spacing w:after="160" w:line="360" w:lineRule="auto"/>
      </w:pPr>
      <w:r w:rsidRPr="00CF0644">
        <w:br w:type="page"/>
      </w:r>
    </w:p>
    <w:p w:rsidR="00D02B58" w:rsidRPr="00CF0644" w:rsidRDefault="00D02B58" w:rsidP="00CF0644">
      <w:pPr>
        <w:spacing w:line="360" w:lineRule="auto"/>
        <w:jc w:val="both"/>
      </w:pPr>
      <w:r w:rsidRPr="00CF0644">
        <w:rPr>
          <w:b/>
        </w:rPr>
        <w:lastRenderedPageBreak/>
        <w:t xml:space="preserve">Figure S1. </w:t>
      </w:r>
      <w:r w:rsidRPr="00CF0644">
        <w:t xml:space="preserve">Mean posterior topographic division correlation matrix of the period pre-1970. Names: 1: Carpentaria Coast; 2: Lake Eyre Basin; 3: Murray-Darling Basin; 4: North-East Coast; 5: Pilbara-Gascoyne; 6: South Australian Gulf; 7: South East Coast (New South Wales); 8: South East Coast (Victoria); 9: South West Coast; 10: Tanami-Timor Sea Coast; 11: Tasmania.   </w:t>
      </w:r>
    </w:p>
    <w:p w:rsidR="00D02B58" w:rsidRPr="00CF0644" w:rsidRDefault="00D02B58" w:rsidP="00CF0644">
      <w:pPr>
        <w:spacing w:line="360" w:lineRule="auto"/>
        <w:jc w:val="both"/>
      </w:pPr>
      <w:r w:rsidRPr="00CF0644">
        <w:rPr>
          <w:noProof/>
          <w:lang w:val="en-NZ" w:eastAsia="en-NZ"/>
        </w:rPr>
        <w:drawing>
          <wp:inline distT="0" distB="0" distL="0" distR="0" wp14:anchorId="74818C69" wp14:editId="28F48E9C">
            <wp:extent cx="5731510" cy="513588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CorrOl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13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B58" w:rsidRPr="00CF0644" w:rsidRDefault="00D02B58" w:rsidP="00CF0644">
      <w:pPr>
        <w:spacing w:after="160" w:line="360" w:lineRule="auto"/>
      </w:pPr>
      <w:r w:rsidRPr="00CF0644">
        <w:br w:type="page"/>
      </w:r>
    </w:p>
    <w:p w:rsidR="00D02B58" w:rsidRPr="00CF0644" w:rsidRDefault="00D02B58" w:rsidP="00CF0644">
      <w:pPr>
        <w:spacing w:line="360" w:lineRule="auto"/>
        <w:jc w:val="both"/>
      </w:pPr>
      <w:r w:rsidRPr="00CF0644">
        <w:rPr>
          <w:b/>
        </w:rPr>
        <w:lastRenderedPageBreak/>
        <w:t xml:space="preserve">Figure S2. </w:t>
      </w:r>
      <w:r w:rsidRPr="00CF0644">
        <w:t xml:space="preserve">Mean posterior topographic division correlation matrix of the period post-1970. Names: 1: Carpentaria Coast; 2: Lake Eyre Basin; 3: Murray-Darling Basin; 4: North-East Coast; 5: Pilbara-Gascoyne; 6: South Australian Gulf; 7: South East Coast (New South Wales); 8: South East Coast (Victoria); 9: South West Coast; 10: Tanami-Timor Sea Coast; 11: Tasmania.   </w:t>
      </w:r>
    </w:p>
    <w:p w:rsidR="00D02B58" w:rsidRPr="00CF0644" w:rsidRDefault="00D02B58" w:rsidP="00CF0644">
      <w:pPr>
        <w:spacing w:line="360" w:lineRule="auto"/>
        <w:jc w:val="both"/>
      </w:pPr>
      <w:r w:rsidRPr="00CF0644">
        <w:rPr>
          <w:noProof/>
          <w:lang w:val="en-NZ" w:eastAsia="en-NZ"/>
        </w:rPr>
        <w:drawing>
          <wp:inline distT="0" distB="0" distL="0" distR="0" wp14:anchorId="490FB0E4" wp14:editId="7A01F9D5">
            <wp:extent cx="5731510" cy="5115560"/>
            <wp:effectExtent l="0" t="0" r="254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vModernCorr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1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B58" w:rsidRPr="00CF0644" w:rsidRDefault="00D02B58" w:rsidP="00CF0644">
      <w:pPr>
        <w:spacing w:line="360" w:lineRule="auto"/>
        <w:jc w:val="both"/>
        <w:rPr>
          <w:b/>
        </w:rPr>
      </w:pPr>
    </w:p>
    <w:p w:rsidR="00D02B58" w:rsidRPr="00CF0644" w:rsidRDefault="00D02B58" w:rsidP="00CF0644">
      <w:pPr>
        <w:spacing w:line="360" w:lineRule="auto"/>
        <w:jc w:val="both"/>
      </w:pPr>
    </w:p>
    <w:p w:rsidR="00D02B58" w:rsidRPr="00CF0644" w:rsidRDefault="00D02B58" w:rsidP="00CF0644">
      <w:pPr>
        <w:spacing w:line="360" w:lineRule="auto"/>
      </w:pPr>
    </w:p>
    <w:p w:rsidR="001B4B53" w:rsidRPr="00CF0644" w:rsidRDefault="006D3F0A" w:rsidP="00CF0644">
      <w:pPr>
        <w:tabs>
          <w:tab w:val="left" w:pos="7110"/>
        </w:tabs>
        <w:spacing w:line="360" w:lineRule="auto"/>
        <w:jc w:val="both"/>
      </w:pPr>
      <w:r w:rsidRPr="00CF0644">
        <w:tab/>
      </w:r>
    </w:p>
    <w:sectPr w:rsidR="001B4B53" w:rsidRPr="00CF0644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DEF" w:rsidRDefault="005A4DEF" w:rsidP="00FD1788">
      <w:pPr>
        <w:spacing w:after="0" w:line="240" w:lineRule="auto"/>
      </w:pPr>
      <w:r>
        <w:separator/>
      </w:r>
    </w:p>
  </w:endnote>
  <w:endnote w:type="continuationSeparator" w:id="0">
    <w:p w:rsidR="005A4DEF" w:rsidRDefault="005A4DEF" w:rsidP="00FD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6294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1788" w:rsidRDefault="00FD17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6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1788" w:rsidRDefault="00FD17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DEF" w:rsidRDefault="005A4DEF" w:rsidP="00FD1788">
      <w:pPr>
        <w:spacing w:after="0" w:line="240" w:lineRule="auto"/>
      </w:pPr>
      <w:r>
        <w:separator/>
      </w:r>
    </w:p>
  </w:footnote>
  <w:footnote w:type="continuationSeparator" w:id="0">
    <w:p w:rsidR="005A4DEF" w:rsidRDefault="005A4DEF" w:rsidP="00FD17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AwNTU0MrG0sLQwMbdU0lEKTi0uzszPAykwqgUAemwBQC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Glob Ecol Biogeogr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2f09xe55g0azpvedppzx0edmxazw5rrv5fze&quot;&gt;EndNoteLibrary&lt;record-ids&gt;&lt;item&gt;73&lt;/item&gt;&lt;item&gt;74&lt;/item&gt;&lt;item&gt;75&lt;/item&gt;&lt;item&gt;398&lt;/item&gt;&lt;item&gt;575&lt;/item&gt;&lt;item&gt;576&lt;/item&gt;&lt;item&gt;577&lt;/item&gt;&lt;item&gt;582&lt;/item&gt;&lt;item&gt;641&lt;/item&gt;&lt;item&gt;680&lt;/item&gt;&lt;item&gt;725&lt;/item&gt;&lt;item&gt;774&lt;/item&gt;&lt;item&gt;826&lt;/item&gt;&lt;item&gt;843&lt;/item&gt;&lt;item&gt;844&lt;/item&gt;&lt;item&gt;989&lt;/item&gt;&lt;item&gt;990&lt;/item&gt;&lt;item&gt;991&lt;/item&gt;&lt;item&gt;992&lt;/item&gt;&lt;item&gt;993&lt;/item&gt;&lt;item&gt;1056&lt;/item&gt;&lt;item&gt;1150&lt;/item&gt;&lt;item&gt;1462&lt;/item&gt;&lt;item&gt;1514&lt;/item&gt;&lt;/record-ids&gt;&lt;/item&gt;&lt;/Libraries&gt;"/>
  </w:docVars>
  <w:rsids>
    <w:rsidRoot w:val="00785469"/>
    <w:rsid w:val="0007478C"/>
    <w:rsid w:val="001B2D7D"/>
    <w:rsid w:val="001B4B53"/>
    <w:rsid w:val="00276916"/>
    <w:rsid w:val="00292D87"/>
    <w:rsid w:val="002E23F3"/>
    <w:rsid w:val="0032052A"/>
    <w:rsid w:val="00487DC5"/>
    <w:rsid w:val="004F362B"/>
    <w:rsid w:val="00580ABA"/>
    <w:rsid w:val="00587227"/>
    <w:rsid w:val="005A4DEF"/>
    <w:rsid w:val="006D3F0A"/>
    <w:rsid w:val="0075701E"/>
    <w:rsid w:val="00785469"/>
    <w:rsid w:val="00822F45"/>
    <w:rsid w:val="008C5A37"/>
    <w:rsid w:val="009B72BA"/>
    <w:rsid w:val="00BE3F9E"/>
    <w:rsid w:val="00CF0644"/>
    <w:rsid w:val="00D02B58"/>
    <w:rsid w:val="00D21381"/>
    <w:rsid w:val="00D35AD5"/>
    <w:rsid w:val="00DA123F"/>
    <w:rsid w:val="00EC04B6"/>
    <w:rsid w:val="00F07BD0"/>
    <w:rsid w:val="00F655E1"/>
    <w:rsid w:val="00FD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46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72B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D17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78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D17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788"/>
    <w:rPr>
      <w:rFonts w:ascii="Times New Roman" w:hAnsi="Times New Roman" w:cs="Times New Roman"/>
      <w:sz w:val="24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E3F9E"/>
    <w:pPr>
      <w:spacing w:after="0"/>
      <w:jc w:val="center"/>
    </w:pPr>
    <w:rPr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BE3F9E"/>
    <w:rPr>
      <w:rFonts w:ascii="Times New Roman" w:hAnsi="Times New Roman" w:cs="Times New Roman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BE3F9E"/>
    <w:pPr>
      <w:spacing w:line="240" w:lineRule="auto"/>
      <w:jc w:val="both"/>
    </w:pPr>
    <w:rPr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BE3F9E"/>
    <w:rPr>
      <w:rFonts w:ascii="Times New Roman" w:hAnsi="Times New Roman" w:cs="Times New Roman"/>
      <w:noProof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6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46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72B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D17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78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D17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788"/>
    <w:rPr>
      <w:rFonts w:ascii="Times New Roman" w:hAnsi="Times New Roman" w:cs="Times New Roman"/>
      <w:sz w:val="24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E3F9E"/>
    <w:pPr>
      <w:spacing w:after="0"/>
      <w:jc w:val="center"/>
    </w:pPr>
    <w:rPr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BE3F9E"/>
    <w:rPr>
      <w:rFonts w:ascii="Times New Roman" w:hAnsi="Times New Roman" w:cs="Times New Roman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BE3F9E"/>
    <w:pPr>
      <w:spacing w:line="240" w:lineRule="auto"/>
      <w:jc w:val="both"/>
    </w:pPr>
    <w:rPr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BE3F9E"/>
    <w:rPr>
      <w:rFonts w:ascii="Times New Roman" w:hAnsi="Times New Roman" w:cs="Times New Roman"/>
      <w:noProof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6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F3463D58.dotm</Template>
  <TotalTime>3</TotalTime>
  <Pages>5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Adelaide</Company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Garcia Diaz</dc:creator>
  <cp:lastModifiedBy>Pablo Garcia-Diaz</cp:lastModifiedBy>
  <cp:revision>4</cp:revision>
  <dcterms:created xsi:type="dcterms:W3CDTF">2017-10-03T22:04:00Z</dcterms:created>
  <dcterms:modified xsi:type="dcterms:W3CDTF">2017-10-03T22:38:00Z</dcterms:modified>
</cp:coreProperties>
</file>