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0A9D0B" w14:textId="0F9B3AC2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Figure</w:t>
      </w:r>
      <w:r w:rsidRPr="00FF1BAE">
        <w:rPr>
          <w:rFonts w:ascii="Calibri" w:hAnsi="Calibri"/>
          <w:b/>
          <w:sz w:val="22"/>
          <w:szCs w:val="22"/>
        </w:rPr>
        <w:t xml:space="preserve"> </w:t>
      </w:r>
      <w:r>
        <w:rPr>
          <w:rFonts w:ascii="Calibri" w:hAnsi="Calibri"/>
          <w:b/>
          <w:sz w:val="22"/>
          <w:szCs w:val="22"/>
        </w:rPr>
        <w:t>S</w:t>
      </w:r>
      <w:r w:rsidRPr="00FF1BAE">
        <w:rPr>
          <w:rFonts w:ascii="Calibri" w:hAnsi="Calibri"/>
          <w:b/>
          <w:sz w:val="22"/>
          <w:szCs w:val="22"/>
        </w:rPr>
        <w:t>1</w:t>
      </w:r>
      <w:r>
        <w:rPr>
          <w:rFonts w:ascii="Calibri" w:hAnsi="Calibri"/>
          <w:b/>
          <w:sz w:val="22"/>
          <w:szCs w:val="22"/>
        </w:rPr>
        <w:t xml:space="preserve">. </w:t>
      </w:r>
      <w:r w:rsidR="007E0AB0">
        <w:rPr>
          <w:rFonts w:ascii="Calibri" w:hAnsi="Calibri" w:cs="Arial"/>
          <w:sz w:val="22"/>
          <w:szCs w:val="22"/>
        </w:rPr>
        <w:t>Amino acids detected</w:t>
      </w:r>
      <w:r w:rsidR="007E0AB0" w:rsidRPr="00B146DE">
        <w:rPr>
          <w:rFonts w:ascii="Calibri" w:hAnsi="Calibri"/>
          <w:sz w:val="22"/>
          <w:szCs w:val="22"/>
        </w:rPr>
        <w:t xml:space="preserve"> in codons associated with drug resistance in the protease, RT, and integrase </w:t>
      </w:r>
      <w:r w:rsidR="007E0AB0">
        <w:rPr>
          <w:rFonts w:ascii="Calibri" w:hAnsi="Calibri"/>
          <w:sz w:val="22"/>
          <w:szCs w:val="22"/>
        </w:rPr>
        <w:t xml:space="preserve">regions </w:t>
      </w:r>
      <w:r w:rsidR="007E0AB0" w:rsidRPr="00B146DE">
        <w:rPr>
          <w:rFonts w:ascii="Calibri" w:hAnsi="Calibri"/>
          <w:sz w:val="22"/>
          <w:szCs w:val="22"/>
        </w:rPr>
        <w:t>according to</w:t>
      </w:r>
      <w:r w:rsidR="007E0AB0">
        <w:rPr>
          <w:rFonts w:ascii="Calibri" w:hAnsi="Calibri"/>
          <w:sz w:val="22"/>
          <w:szCs w:val="22"/>
        </w:rPr>
        <w:t xml:space="preserve"> the Stanford University HIV Drug Resistance Database (</w:t>
      </w:r>
      <w:hyperlink r:id="rId8" w:history="1">
        <w:r w:rsidR="007E0AB0" w:rsidRPr="00953795">
          <w:rPr>
            <w:rStyle w:val="Hyperlink"/>
            <w:rFonts w:ascii="Calibri" w:hAnsi="Calibri"/>
            <w:sz w:val="22"/>
            <w:szCs w:val="22"/>
          </w:rPr>
          <w:t>http://hivdb.stanford.edu</w:t>
        </w:r>
      </w:hyperlink>
      <w:r w:rsidR="007E0AB0">
        <w:rPr>
          <w:rFonts w:ascii="Calibri" w:hAnsi="Calibri"/>
          <w:sz w:val="22"/>
          <w:szCs w:val="22"/>
        </w:rPr>
        <w:t>)</w:t>
      </w:r>
    </w:p>
    <w:p w14:paraId="5129D82D" w14:textId="77777777" w:rsidR="00376C5A" w:rsidRDefault="00376C5A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F276AAB" w14:textId="0686149E" w:rsidR="001356AF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71552" behindDoc="0" locked="0" layoutInCell="1" allowOverlap="1" wp14:anchorId="78E398EE" wp14:editId="26AB49A8">
            <wp:simplePos x="0" y="0"/>
            <wp:positionH relativeFrom="column">
              <wp:posOffset>576580</wp:posOffset>
            </wp:positionH>
            <wp:positionV relativeFrom="paragraph">
              <wp:posOffset>85090</wp:posOffset>
            </wp:positionV>
            <wp:extent cx="5410200" cy="6902450"/>
            <wp:effectExtent l="0" t="0" r="0" b="6350"/>
            <wp:wrapTight wrapText="bothSides">
              <wp:wrapPolygon edited="0">
                <wp:start x="0" y="0"/>
                <wp:lineTo x="0" y="21540"/>
                <wp:lineTo x="21499" y="21540"/>
                <wp:lineTo x="21499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 Fig 1 (Minority Variants HEATMAPS)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690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341776" w14:textId="57173181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1774CE94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7725CCE5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003251D3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2579BD08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A55AA48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372743B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68E1E0BC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3C777C51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EE8F81B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A8304FD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6F634E4D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FBFCB7E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0BEE93CB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AA87F41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0D26B669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21308CCC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E963FDB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51C94EB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7489C579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6469A572" w14:textId="77777777" w:rsidR="001356AF" w:rsidRDefault="001356AF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65B4B6C9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60D53487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6E4D1461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1E13B850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75929E44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14CE824E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1699784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AE69119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A59465F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2DED7FA2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0B462A85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1DD9DA6E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99D6495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362891EE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D731D38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434CB4E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05E159A1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313826DE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5237E106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44C07CDE" w14:textId="77777777" w:rsidR="007E0AB0" w:rsidRDefault="007E0AB0" w:rsidP="001356AF">
      <w:pPr>
        <w:jc w:val="both"/>
        <w:outlineLvl w:val="0"/>
        <w:rPr>
          <w:rFonts w:ascii="Calibri" w:hAnsi="Calibri"/>
          <w:sz w:val="22"/>
          <w:szCs w:val="22"/>
        </w:rPr>
      </w:pPr>
    </w:p>
    <w:p w14:paraId="70719304" w14:textId="2B2CF8FD" w:rsidR="007E0AB0" w:rsidRDefault="007E0AB0" w:rsidP="007E0AB0">
      <w:pPr>
        <w:tabs>
          <w:tab w:val="left" w:pos="360"/>
          <w:tab w:val="num" w:pos="1440"/>
        </w:tabs>
        <w:jc w:val="both"/>
        <w:rPr>
          <w:rFonts w:ascii="Calibri" w:hAnsi="Calibri" w:cs="Arial"/>
          <w:sz w:val="22"/>
          <w:szCs w:val="22"/>
        </w:rPr>
      </w:pPr>
      <w:r w:rsidRPr="00B146DE">
        <w:rPr>
          <w:rFonts w:ascii="Calibri" w:hAnsi="Calibri"/>
          <w:sz w:val="22"/>
          <w:szCs w:val="22"/>
        </w:rPr>
        <w:t xml:space="preserve">Drug resistance mutations with </w:t>
      </w:r>
      <w:r>
        <w:rPr>
          <w:rFonts w:ascii="Calibri" w:hAnsi="Calibri"/>
          <w:sz w:val="22"/>
          <w:szCs w:val="22"/>
        </w:rPr>
        <w:t xml:space="preserve">a frequency </w:t>
      </w:r>
      <w:r w:rsidRPr="00B146DE">
        <w:rPr>
          <w:rFonts w:ascii="Calibri" w:hAnsi="Calibri"/>
          <w:sz w:val="22"/>
          <w:szCs w:val="22"/>
        </w:rPr>
        <w:t>≥20% (</w:t>
      </w:r>
      <w:r>
        <w:rPr>
          <w:rFonts w:ascii="Calibri" w:hAnsi="Calibri"/>
          <w:sz w:val="22"/>
          <w:szCs w:val="22"/>
        </w:rPr>
        <w:t>blue</w:t>
      </w:r>
      <w:r w:rsidRPr="00B146DE">
        <w:rPr>
          <w:rFonts w:ascii="Calibri" w:hAnsi="Calibri"/>
          <w:sz w:val="22"/>
          <w:szCs w:val="22"/>
        </w:rPr>
        <w:t xml:space="preserve">), </w:t>
      </w:r>
      <w:r>
        <w:rPr>
          <w:rFonts w:ascii="Calibri" w:hAnsi="Calibri"/>
          <w:sz w:val="22"/>
          <w:szCs w:val="22"/>
        </w:rPr>
        <w:t xml:space="preserve">&gt;1% to </w:t>
      </w:r>
      <w:r w:rsidRPr="00B146DE">
        <w:rPr>
          <w:rFonts w:ascii="Calibri" w:hAnsi="Calibri"/>
          <w:sz w:val="22"/>
          <w:szCs w:val="22"/>
        </w:rPr>
        <w:t>&lt;20% (</w:t>
      </w:r>
      <w:r>
        <w:rPr>
          <w:rFonts w:ascii="Calibri" w:hAnsi="Calibri"/>
          <w:sz w:val="22"/>
          <w:szCs w:val="22"/>
        </w:rPr>
        <w:t>red</w:t>
      </w:r>
      <w:r w:rsidRPr="00B146DE">
        <w:rPr>
          <w:rFonts w:ascii="Calibri" w:hAnsi="Calibri"/>
          <w:sz w:val="22"/>
          <w:szCs w:val="22"/>
        </w:rPr>
        <w:t xml:space="preserve">) or </w:t>
      </w:r>
      <w:r>
        <w:rPr>
          <w:rFonts w:ascii="Calibri" w:hAnsi="Calibri"/>
          <w:sz w:val="22"/>
          <w:szCs w:val="22"/>
        </w:rPr>
        <w:t xml:space="preserve">any </w:t>
      </w:r>
      <w:r w:rsidRPr="00B146DE">
        <w:rPr>
          <w:rFonts w:ascii="Calibri" w:hAnsi="Calibri"/>
          <w:sz w:val="22"/>
          <w:szCs w:val="22"/>
        </w:rPr>
        <w:t xml:space="preserve">other amino acid </w:t>
      </w:r>
      <w:r>
        <w:rPr>
          <w:rFonts w:ascii="Calibri" w:hAnsi="Calibri"/>
          <w:sz w:val="22"/>
          <w:szCs w:val="22"/>
        </w:rPr>
        <w:t>changes</w:t>
      </w:r>
      <w:r w:rsidRPr="00B146DE">
        <w:rPr>
          <w:rFonts w:ascii="Calibri" w:hAnsi="Calibri"/>
          <w:sz w:val="22"/>
          <w:szCs w:val="22"/>
        </w:rPr>
        <w:t xml:space="preserve"> (</w:t>
      </w:r>
      <w:r>
        <w:rPr>
          <w:rFonts w:ascii="Calibri" w:hAnsi="Calibri"/>
          <w:sz w:val="22"/>
          <w:szCs w:val="22"/>
        </w:rPr>
        <w:t>grey</w:t>
      </w:r>
      <w:r w:rsidRPr="00B146DE">
        <w:rPr>
          <w:rFonts w:ascii="Calibri" w:hAnsi="Calibri"/>
          <w:sz w:val="22"/>
          <w:szCs w:val="22"/>
        </w:rPr>
        <w:t>) are indicated.  Only amino acid substitutions with a frequency &gt;</w:t>
      </w:r>
      <w:r>
        <w:rPr>
          <w:rFonts w:ascii="Calibri" w:hAnsi="Calibri"/>
          <w:sz w:val="22"/>
          <w:szCs w:val="22"/>
        </w:rPr>
        <w:t>1</w:t>
      </w:r>
      <w:r w:rsidRPr="00B146DE">
        <w:rPr>
          <w:rFonts w:ascii="Calibri" w:hAnsi="Calibri"/>
          <w:sz w:val="22"/>
          <w:szCs w:val="22"/>
        </w:rPr>
        <w:t xml:space="preserve">% </w:t>
      </w:r>
      <w:proofErr w:type="gramStart"/>
      <w:r w:rsidRPr="00B146DE">
        <w:rPr>
          <w:rFonts w:ascii="Calibri" w:hAnsi="Calibri"/>
          <w:sz w:val="22"/>
          <w:szCs w:val="22"/>
        </w:rPr>
        <w:t>are</w:t>
      </w:r>
      <w:proofErr w:type="gramEnd"/>
      <w:r w:rsidRPr="00B146DE">
        <w:rPr>
          <w:rFonts w:ascii="Calibri" w:hAnsi="Calibri"/>
          <w:sz w:val="22"/>
          <w:szCs w:val="22"/>
        </w:rPr>
        <w:t xml:space="preserve"> depicted</w:t>
      </w:r>
      <w:r>
        <w:rPr>
          <w:rFonts w:ascii="Calibri" w:hAnsi="Calibri"/>
          <w:sz w:val="22"/>
          <w:szCs w:val="22"/>
        </w:rPr>
        <w:t xml:space="preserve">.  </w:t>
      </w:r>
    </w:p>
    <w:p w14:paraId="691AE586" w14:textId="68032ADF" w:rsidR="001356AF" w:rsidRDefault="001356AF">
      <w:pPr>
        <w:rPr>
          <w:rFonts w:asciiTheme="minorHAnsi" w:hAnsiTheme="minorHAnsi"/>
          <w:b/>
          <w:sz w:val="22"/>
          <w:szCs w:val="22"/>
        </w:rPr>
      </w:pPr>
      <w:bookmarkStart w:id="0" w:name="_GoBack"/>
      <w:bookmarkEnd w:id="0"/>
    </w:p>
    <w:sectPr w:rsidR="001356AF" w:rsidSect="00CF3266">
      <w:headerReference w:type="first" r:id="rId10"/>
      <w:footerReference w:type="first" r:id="rId11"/>
      <w:pgSz w:w="12240" w:h="15840" w:code="1"/>
      <w:pgMar w:top="0" w:right="1080" w:bottom="540" w:left="1080" w:header="720" w:footer="720" w:gutter="144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3364BE" w14:textId="77777777" w:rsidR="00076078" w:rsidRDefault="00076078">
      <w:r>
        <w:separator/>
      </w:r>
    </w:p>
  </w:endnote>
  <w:endnote w:type="continuationSeparator" w:id="0">
    <w:p w14:paraId="00B27C27" w14:textId="77777777" w:rsidR="00076078" w:rsidRDefault="000760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 Bold">
    <w:panose1 w:val="020208030705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423082" w14:textId="77777777" w:rsidR="00076078" w:rsidRPr="005425E1" w:rsidRDefault="00076078" w:rsidP="007A65A5">
    <w:pPr>
      <w:pStyle w:val="Footer"/>
      <w:jc w:val="center"/>
      <w:rPr>
        <w:rFonts w:ascii="Calibri" w:hAnsi="Calibri"/>
        <w:sz w:val="20"/>
        <w:szCs w:val="20"/>
      </w:rPr>
    </w:pPr>
    <w:r w:rsidRPr="005425E1">
      <w:rPr>
        <w:rFonts w:ascii="Calibri" w:hAnsi="Calibri"/>
        <w:sz w:val="20"/>
        <w:szCs w:val="20"/>
      </w:rPr>
      <w:t xml:space="preserve">Page </w:t>
    </w:r>
    <w:r w:rsidRPr="005425E1">
      <w:rPr>
        <w:rFonts w:ascii="Calibri" w:hAnsi="Calibri"/>
        <w:sz w:val="20"/>
        <w:szCs w:val="20"/>
      </w:rPr>
      <w:fldChar w:fldCharType="begin"/>
    </w:r>
    <w:r w:rsidRPr="005425E1">
      <w:rPr>
        <w:rFonts w:ascii="Calibri" w:hAnsi="Calibri"/>
        <w:sz w:val="20"/>
        <w:szCs w:val="20"/>
      </w:rPr>
      <w:instrText xml:space="preserve"> PAGE </w:instrText>
    </w:r>
    <w:r w:rsidRPr="005425E1">
      <w:rPr>
        <w:rFonts w:ascii="Calibri" w:hAnsi="Calibri"/>
        <w:sz w:val="20"/>
        <w:szCs w:val="20"/>
      </w:rPr>
      <w:fldChar w:fldCharType="separate"/>
    </w:r>
    <w:r>
      <w:rPr>
        <w:rFonts w:ascii="Calibri" w:hAnsi="Calibri"/>
        <w:noProof/>
        <w:sz w:val="20"/>
        <w:szCs w:val="20"/>
      </w:rPr>
      <w:t>1</w:t>
    </w:r>
    <w:r w:rsidRPr="005425E1">
      <w:rPr>
        <w:rFonts w:ascii="Calibri" w:hAnsi="Calibri"/>
        <w:sz w:val="20"/>
        <w:szCs w:val="20"/>
      </w:rPr>
      <w:fldChar w:fldCharType="end"/>
    </w:r>
    <w:r w:rsidRPr="005425E1">
      <w:rPr>
        <w:rFonts w:ascii="Calibri" w:hAnsi="Calibri"/>
        <w:sz w:val="20"/>
        <w:szCs w:val="20"/>
      </w:rPr>
      <w:t xml:space="preserve"> of </w:t>
    </w:r>
    <w:r w:rsidRPr="005425E1">
      <w:rPr>
        <w:rFonts w:ascii="Calibri" w:hAnsi="Calibri"/>
        <w:sz w:val="20"/>
        <w:szCs w:val="20"/>
      </w:rPr>
      <w:fldChar w:fldCharType="begin"/>
    </w:r>
    <w:r w:rsidRPr="005425E1">
      <w:rPr>
        <w:rFonts w:ascii="Calibri" w:hAnsi="Calibri"/>
        <w:sz w:val="20"/>
        <w:szCs w:val="20"/>
      </w:rPr>
      <w:instrText xml:space="preserve"> NUMPAGES </w:instrText>
    </w:r>
    <w:r w:rsidRPr="005425E1">
      <w:rPr>
        <w:rFonts w:ascii="Calibri" w:hAnsi="Calibri"/>
        <w:sz w:val="20"/>
        <w:szCs w:val="20"/>
      </w:rPr>
      <w:fldChar w:fldCharType="separate"/>
    </w:r>
    <w:r w:rsidR="00CF3266">
      <w:rPr>
        <w:rFonts w:ascii="Calibri" w:hAnsi="Calibri"/>
        <w:noProof/>
        <w:sz w:val="20"/>
        <w:szCs w:val="20"/>
      </w:rPr>
      <w:t>8</w:t>
    </w:r>
    <w:r w:rsidRPr="005425E1">
      <w:rPr>
        <w:rFonts w:ascii="Calibri" w:hAnsi="Calibri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B27D29" w14:textId="77777777" w:rsidR="00076078" w:rsidRDefault="00076078">
      <w:r>
        <w:separator/>
      </w:r>
    </w:p>
  </w:footnote>
  <w:footnote w:type="continuationSeparator" w:id="0">
    <w:p w14:paraId="3E1912FC" w14:textId="77777777" w:rsidR="00076078" w:rsidRDefault="0007607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3C88C3" w14:textId="77777777" w:rsidR="00076078" w:rsidRPr="005425E1" w:rsidRDefault="00076078" w:rsidP="005425E1">
    <w:pPr>
      <w:pStyle w:val="Header"/>
      <w:jc w:val="right"/>
      <w:rPr>
        <w:rFonts w:ascii="Calibri" w:hAnsi="Calibri"/>
        <w:sz w:val="20"/>
        <w:szCs w:val="20"/>
      </w:rPr>
    </w:pPr>
    <w:r>
      <w:rPr>
        <w:rFonts w:ascii="Calibri" w:hAnsi="Calibri"/>
        <w:sz w:val="20"/>
        <w:szCs w:val="20"/>
      </w:rPr>
      <w:t xml:space="preserve">Weber </w:t>
    </w:r>
    <w:r w:rsidRPr="005425E1">
      <w:rPr>
        <w:rFonts w:ascii="Calibri" w:hAnsi="Calibri"/>
        <w:i/>
        <w:sz w:val="20"/>
        <w:szCs w:val="20"/>
      </w:rPr>
      <w:t>et al</w:t>
    </w:r>
    <w:r>
      <w:rPr>
        <w:rFonts w:ascii="Calibri" w:hAnsi="Calibri"/>
        <w:sz w:val="20"/>
        <w:szCs w:val="20"/>
      </w:rPr>
      <w:t xml:space="preserve"> 2010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5789E"/>
    <w:multiLevelType w:val="hybridMultilevel"/>
    <w:tmpl w:val="340405B6"/>
    <w:lvl w:ilvl="0" w:tplc="750A689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E8FED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E27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86A3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B52E2A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DA33B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7F408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4602F6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65A23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0BE2C83"/>
    <w:multiLevelType w:val="hybridMultilevel"/>
    <w:tmpl w:val="C764E4EA"/>
    <w:lvl w:ilvl="0" w:tplc="04090001">
      <w:start w:val="1"/>
      <w:numFmt w:val="bullet"/>
      <w:lvlText w:val=""/>
      <w:lvlJc w:val="left"/>
      <w:pPr>
        <w:ind w:left="11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40" w:hanging="360"/>
      </w:pPr>
      <w:rPr>
        <w:rFonts w:ascii="Wingdings" w:hAnsi="Wingdings" w:hint="default"/>
      </w:rPr>
    </w:lvl>
  </w:abstractNum>
  <w:abstractNum w:abstractNumId="2">
    <w:nsid w:val="05775089"/>
    <w:multiLevelType w:val="hybridMultilevel"/>
    <w:tmpl w:val="CBFAB2CE"/>
    <w:lvl w:ilvl="0" w:tplc="0840D2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FB8F42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08678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042210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5C671F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A0B75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22884B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8587B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0CDA4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8437F6"/>
    <w:multiLevelType w:val="hybridMultilevel"/>
    <w:tmpl w:val="02420BD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28B0350C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  <w:color w:val="auto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11192628"/>
    <w:multiLevelType w:val="hybridMultilevel"/>
    <w:tmpl w:val="EFE48BE8"/>
    <w:lvl w:ilvl="0" w:tplc="AE44DF2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97283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F2CC02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51226E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534E65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2E85C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845C9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48A84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058A2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1E52AE4"/>
    <w:multiLevelType w:val="hybridMultilevel"/>
    <w:tmpl w:val="39C6E36C"/>
    <w:lvl w:ilvl="0" w:tplc="28B035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2F02CC5"/>
    <w:multiLevelType w:val="hybridMultilevel"/>
    <w:tmpl w:val="4CFCCA22"/>
    <w:lvl w:ilvl="0" w:tplc="7E2CCF8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28B0350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4343351"/>
    <w:multiLevelType w:val="hybridMultilevel"/>
    <w:tmpl w:val="AB8CAF26"/>
    <w:lvl w:ilvl="0" w:tplc="28B035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87"/>
        </w:tabs>
        <w:ind w:left="1487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07"/>
        </w:tabs>
        <w:ind w:left="2207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27"/>
        </w:tabs>
        <w:ind w:left="292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47"/>
        </w:tabs>
        <w:ind w:left="364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67"/>
        </w:tabs>
        <w:ind w:left="436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87"/>
        </w:tabs>
        <w:ind w:left="508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07"/>
        </w:tabs>
        <w:ind w:left="580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27"/>
        </w:tabs>
        <w:ind w:left="6527" w:hanging="180"/>
      </w:pPr>
    </w:lvl>
  </w:abstractNum>
  <w:abstractNum w:abstractNumId="8">
    <w:nsid w:val="18C579B7"/>
    <w:multiLevelType w:val="hybridMultilevel"/>
    <w:tmpl w:val="E850E2A8"/>
    <w:lvl w:ilvl="0" w:tplc="8AEE3418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90C2604"/>
    <w:multiLevelType w:val="hybridMultilevel"/>
    <w:tmpl w:val="423C7256"/>
    <w:lvl w:ilvl="0" w:tplc="7E2CCF8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99D47CD"/>
    <w:multiLevelType w:val="hybridMultilevel"/>
    <w:tmpl w:val="ABFEC20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064ABE"/>
    <w:multiLevelType w:val="multilevel"/>
    <w:tmpl w:val="4DCE6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DFD1CF7"/>
    <w:multiLevelType w:val="hybridMultilevel"/>
    <w:tmpl w:val="E40E906E"/>
    <w:lvl w:ilvl="0" w:tplc="0409000F">
      <w:start w:val="1"/>
      <w:numFmt w:val="decimal"/>
      <w:lvlText w:val="%1."/>
      <w:lvlJc w:val="left"/>
      <w:pPr>
        <w:tabs>
          <w:tab w:val="num" w:pos="767"/>
        </w:tabs>
        <w:ind w:left="767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87"/>
        </w:tabs>
        <w:ind w:left="1487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07"/>
        </w:tabs>
        <w:ind w:left="2207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27"/>
        </w:tabs>
        <w:ind w:left="292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47"/>
        </w:tabs>
        <w:ind w:left="364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67"/>
        </w:tabs>
        <w:ind w:left="436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87"/>
        </w:tabs>
        <w:ind w:left="508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07"/>
        </w:tabs>
        <w:ind w:left="580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27"/>
        </w:tabs>
        <w:ind w:left="6527" w:hanging="180"/>
      </w:pPr>
    </w:lvl>
  </w:abstractNum>
  <w:abstractNum w:abstractNumId="13">
    <w:nsid w:val="1E6D790F"/>
    <w:multiLevelType w:val="hybridMultilevel"/>
    <w:tmpl w:val="194C00B8"/>
    <w:lvl w:ilvl="0" w:tplc="7E2CCF8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F082FB8"/>
    <w:multiLevelType w:val="hybridMultilevel"/>
    <w:tmpl w:val="ACF6FD0C"/>
    <w:lvl w:ilvl="0" w:tplc="7E2CCF8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0977742"/>
    <w:multiLevelType w:val="hybridMultilevel"/>
    <w:tmpl w:val="03AE679C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7E2CCF84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>
    <w:nsid w:val="244E06C9"/>
    <w:multiLevelType w:val="hybridMultilevel"/>
    <w:tmpl w:val="F544BF2C"/>
    <w:lvl w:ilvl="0" w:tplc="84E85B7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D4255B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45AC41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48A438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688D8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DC614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5C0A24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AB6608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AAE7A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>
    <w:nsid w:val="26A66943"/>
    <w:multiLevelType w:val="hybridMultilevel"/>
    <w:tmpl w:val="0C9C0E96"/>
    <w:lvl w:ilvl="0" w:tplc="28B0350C">
      <w:start w:val="1"/>
      <w:numFmt w:val="bullet"/>
      <w:lvlText w:val=""/>
      <w:lvlJc w:val="left"/>
      <w:pPr>
        <w:tabs>
          <w:tab w:val="num" w:pos="772"/>
        </w:tabs>
        <w:ind w:left="772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8BE3B34"/>
    <w:multiLevelType w:val="hybridMultilevel"/>
    <w:tmpl w:val="FD263B5A"/>
    <w:lvl w:ilvl="0" w:tplc="37587B4E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2AE07BB0"/>
    <w:multiLevelType w:val="hybridMultilevel"/>
    <w:tmpl w:val="9F9ED8E8"/>
    <w:lvl w:ilvl="0" w:tplc="E6D07F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0260FF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344156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22C35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DBCA3D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634127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7DEC9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E58F4A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7EA93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CCA0F5D"/>
    <w:multiLevelType w:val="hybridMultilevel"/>
    <w:tmpl w:val="4BF467EE"/>
    <w:lvl w:ilvl="0" w:tplc="28B0350C">
      <w:start w:val="1"/>
      <w:numFmt w:val="bullet"/>
      <w:lvlText w:val=""/>
      <w:lvlJc w:val="left"/>
      <w:pPr>
        <w:tabs>
          <w:tab w:val="num" w:pos="1132"/>
        </w:tabs>
        <w:ind w:left="1132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2E163BD9"/>
    <w:multiLevelType w:val="hybridMultilevel"/>
    <w:tmpl w:val="8DC8AC54"/>
    <w:lvl w:ilvl="0" w:tplc="B20E40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F14649A">
      <w:start w:val="153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4A0E924">
      <w:start w:val="1530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5C61E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04052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E444B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C54F4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0B2C5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024FD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305A2326"/>
    <w:multiLevelType w:val="hybridMultilevel"/>
    <w:tmpl w:val="6122CE1E"/>
    <w:lvl w:ilvl="0" w:tplc="0756DFA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D6660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7521A0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4818D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F6A6D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7DCC3A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C9A4C5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5E95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B400A7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8141A79"/>
    <w:multiLevelType w:val="hybridMultilevel"/>
    <w:tmpl w:val="B0C4C05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85C6DA1"/>
    <w:multiLevelType w:val="hybridMultilevel"/>
    <w:tmpl w:val="FBFA4168"/>
    <w:lvl w:ilvl="0" w:tplc="AF642CD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B363AC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A6EE5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8A74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8CC5A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DBCD9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908C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9D2B20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4C414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B24039E"/>
    <w:multiLevelType w:val="multilevel"/>
    <w:tmpl w:val="02D60A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>
    <w:nsid w:val="3B5F6360"/>
    <w:multiLevelType w:val="hybridMultilevel"/>
    <w:tmpl w:val="EAB6F1CC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3D772E8B"/>
    <w:multiLevelType w:val="hybridMultilevel"/>
    <w:tmpl w:val="9040841E"/>
    <w:lvl w:ilvl="0" w:tplc="E5A4517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0B492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22E403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4E2B0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74E27E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39015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A07E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E4A51F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C38C2A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3F7A75B9"/>
    <w:multiLevelType w:val="hybridMultilevel"/>
    <w:tmpl w:val="DACC4CFC"/>
    <w:lvl w:ilvl="0" w:tplc="7E2CCF8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86C927C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28B0350C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color w:val="auto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41046AA4"/>
    <w:multiLevelType w:val="hybridMultilevel"/>
    <w:tmpl w:val="DF544C0A"/>
    <w:lvl w:ilvl="0" w:tplc="28B0350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028"/>
        </w:tabs>
        <w:ind w:left="10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748"/>
        </w:tabs>
        <w:ind w:left="17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468"/>
        </w:tabs>
        <w:ind w:left="24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188"/>
        </w:tabs>
        <w:ind w:left="31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08"/>
        </w:tabs>
        <w:ind w:left="39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28"/>
        </w:tabs>
        <w:ind w:left="46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348"/>
        </w:tabs>
        <w:ind w:left="53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068"/>
        </w:tabs>
        <w:ind w:left="6068" w:hanging="360"/>
      </w:pPr>
      <w:rPr>
        <w:rFonts w:ascii="Wingdings" w:hAnsi="Wingdings" w:hint="default"/>
      </w:rPr>
    </w:lvl>
  </w:abstractNum>
  <w:abstractNum w:abstractNumId="30">
    <w:nsid w:val="41C27160"/>
    <w:multiLevelType w:val="hybridMultilevel"/>
    <w:tmpl w:val="421A4E1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44552C0B"/>
    <w:multiLevelType w:val="hybridMultilevel"/>
    <w:tmpl w:val="0D48E8C2"/>
    <w:lvl w:ilvl="0" w:tplc="6C129156">
      <w:start w:val="710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478F0C61"/>
    <w:multiLevelType w:val="hybridMultilevel"/>
    <w:tmpl w:val="08F29C40"/>
    <w:lvl w:ilvl="0" w:tplc="28B0350C">
      <w:start w:val="1"/>
      <w:numFmt w:val="bullet"/>
      <w:lvlText w:val=""/>
      <w:lvlJc w:val="left"/>
      <w:pPr>
        <w:tabs>
          <w:tab w:val="num" w:pos="772"/>
        </w:tabs>
        <w:ind w:left="772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482F7988"/>
    <w:multiLevelType w:val="hybridMultilevel"/>
    <w:tmpl w:val="A1DAA884"/>
    <w:lvl w:ilvl="0" w:tplc="04FC759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498F48E2"/>
    <w:multiLevelType w:val="hybridMultilevel"/>
    <w:tmpl w:val="7DA6E8D8"/>
    <w:lvl w:ilvl="0" w:tplc="7E2CCF8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FE71607"/>
    <w:multiLevelType w:val="hybridMultilevel"/>
    <w:tmpl w:val="700C0828"/>
    <w:lvl w:ilvl="0" w:tplc="51801344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C4D7E6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54A9A1A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700F1D0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09EC8F8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15290C2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50A2DA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6483BA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7BA9084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6">
    <w:nsid w:val="556A09C7"/>
    <w:multiLevelType w:val="hybridMultilevel"/>
    <w:tmpl w:val="A8765A5E"/>
    <w:lvl w:ilvl="0" w:tplc="25F23FF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35460A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4C48C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49C184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A1229B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DA857A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2964A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43A58D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C6248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7">
    <w:nsid w:val="59EF795C"/>
    <w:multiLevelType w:val="hybridMultilevel"/>
    <w:tmpl w:val="FC840BBE"/>
    <w:lvl w:ilvl="0" w:tplc="28B0350C">
      <w:start w:val="1"/>
      <w:numFmt w:val="bullet"/>
      <w:lvlText w:val=""/>
      <w:lvlJc w:val="left"/>
      <w:pPr>
        <w:tabs>
          <w:tab w:val="num" w:pos="772"/>
        </w:tabs>
        <w:ind w:left="772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5ED131FE"/>
    <w:multiLevelType w:val="hybridMultilevel"/>
    <w:tmpl w:val="1848C718"/>
    <w:lvl w:ilvl="0" w:tplc="28B0350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028"/>
        </w:tabs>
        <w:ind w:left="10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748"/>
        </w:tabs>
        <w:ind w:left="17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468"/>
        </w:tabs>
        <w:ind w:left="24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188"/>
        </w:tabs>
        <w:ind w:left="31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08"/>
        </w:tabs>
        <w:ind w:left="39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28"/>
        </w:tabs>
        <w:ind w:left="46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348"/>
        </w:tabs>
        <w:ind w:left="53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068"/>
        </w:tabs>
        <w:ind w:left="6068" w:hanging="360"/>
      </w:pPr>
      <w:rPr>
        <w:rFonts w:ascii="Wingdings" w:hAnsi="Wingdings" w:hint="default"/>
      </w:rPr>
    </w:lvl>
  </w:abstractNum>
  <w:abstractNum w:abstractNumId="39">
    <w:nsid w:val="641D7097"/>
    <w:multiLevelType w:val="hybridMultilevel"/>
    <w:tmpl w:val="30C8AF24"/>
    <w:lvl w:ilvl="0" w:tplc="835279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302AACC">
      <w:start w:val="1414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6A661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7D49F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38861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FDCF0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2242A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9CC1A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2F4A1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0">
    <w:nsid w:val="66C436A0"/>
    <w:multiLevelType w:val="hybridMultilevel"/>
    <w:tmpl w:val="B76EA99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67A26F4A"/>
    <w:multiLevelType w:val="hybridMultilevel"/>
    <w:tmpl w:val="97CE44F2"/>
    <w:lvl w:ilvl="0" w:tplc="28B0350C">
      <w:start w:val="1"/>
      <w:numFmt w:val="bullet"/>
      <w:lvlText w:val=""/>
      <w:lvlJc w:val="left"/>
      <w:pPr>
        <w:tabs>
          <w:tab w:val="num" w:pos="1132"/>
        </w:tabs>
        <w:ind w:left="1132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2">
    <w:nsid w:val="686422DC"/>
    <w:multiLevelType w:val="hybridMultilevel"/>
    <w:tmpl w:val="174AB48C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3">
    <w:nsid w:val="69FF2792"/>
    <w:multiLevelType w:val="multilevel"/>
    <w:tmpl w:val="B4FA8AB0"/>
    <w:lvl w:ilvl="0">
      <w:start w:val="1"/>
      <w:numFmt w:val="bullet"/>
      <w:lvlText w:val=""/>
      <w:lvlJc w:val="left"/>
      <w:pPr>
        <w:tabs>
          <w:tab w:val="num" w:pos="772"/>
        </w:tabs>
        <w:ind w:left="772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6C1E17AD"/>
    <w:multiLevelType w:val="hybridMultilevel"/>
    <w:tmpl w:val="4CA262FC"/>
    <w:lvl w:ilvl="0" w:tplc="664E5E4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6F932DF7"/>
    <w:multiLevelType w:val="hybridMultilevel"/>
    <w:tmpl w:val="4DF28C3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4EB3E49"/>
    <w:multiLevelType w:val="hybridMultilevel"/>
    <w:tmpl w:val="8EFE49C0"/>
    <w:lvl w:ilvl="0" w:tplc="E39454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2BC083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606087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CD6DD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33E1C2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FC8C19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4E8891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47620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096C64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7">
    <w:nsid w:val="7B704601"/>
    <w:multiLevelType w:val="hybridMultilevel"/>
    <w:tmpl w:val="B4FA8AB0"/>
    <w:lvl w:ilvl="0" w:tplc="28B0350C">
      <w:start w:val="1"/>
      <w:numFmt w:val="bullet"/>
      <w:lvlText w:val=""/>
      <w:lvlJc w:val="left"/>
      <w:pPr>
        <w:tabs>
          <w:tab w:val="num" w:pos="772"/>
        </w:tabs>
        <w:ind w:left="772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7EA12F09"/>
    <w:multiLevelType w:val="multilevel"/>
    <w:tmpl w:val="32F65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7"/>
  </w:num>
  <w:num w:numId="2">
    <w:abstractNumId w:val="43"/>
  </w:num>
  <w:num w:numId="3">
    <w:abstractNumId w:val="17"/>
  </w:num>
  <w:num w:numId="4">
    <w:abstractNumId w:val="31"/>
  </w:num>
  <w:num w:numId="5">
    <w:abstractNumId w:val="15"/>
  </w:num>
  <w:num w:numId="6">
    <w:abstractNumId w:val="3"/>
  </w:num>
  <w:num w:numId="7">
    <w:abstractNumId w:val="25"/>
  </w:num>
  <w:num w:numId="8">
    <w:abstractNumId w:val="14"/>
  </w:num>
  <w:num w:numId="9">
    <w:abstractNumId w:val="28"/>
  </w:num>
  <w:num w:numId="10">
    <w:abstractNumId w:val="34"/>
  </w:num>
  <w:num w:numId="11">
    <w:abstractNumId w:val="6"/>
  </w:num>
  <w:num w:numId="12">
    <w:abstractNumId w:val="13"/>
  </w:num>
  <w:num w:numId="13">
    <w:abstractNumId w:val="45"/>
  </w:num>
  <w:num w:numId="14">
    <w:abstractNumId w:val="37"/>
  </w:num>
  <w:num w:numId="15">
    <w:abstractNumId w:val="32"/>
  </w:num>
  <w:num w:numId="16">
    <w:abstractNumId w:val="29"/>
  </w:num>
  <w:num w:numId="17">
    <w:abstractNumId w:val="42"/>
  </w:num>
  <w:num w:numId="18">
    <w:abstractNumId w:val="9"/>
  </w:num>
  <w:num w:numId="19">
    <w:abstractNumId w:val="41"/>
  </w:num>
  <w:num w:numId="20">
    <w:abstractNumId w:val="20"/>
  </w:num>
  <w:num w:numId="21">
    <w:abstractNumId w:val="10"/>
  </w:num>
  <w:num w:numId="22">
    <w:abstractNumId w:val="12"/>
  </w:num>
  <w:num w:numId="23">
    <w:abstractNumId w:val="5"/>
  </w:num>
  <w:num w:numId="24">
    <w:abstractNumId w:val="7"/>
  </w:num>
  <w:num w:numId="25">
    <w:abstractNumId w:val="26"/>
  </w:num>
  <w:num w:numId="26">
    <w:abstractNumId w:val="38"/>
  </w:num>
  <w:num w:numId="27">
    <w:abstractNumId w:val="44"/>
  </w:num>
  <w:num w:numId="28">
    <w:abstractNumId w:val="33"/>
  </w:num>
  <w:num w:numId="29">
    <w:abstractNumId w:val="18"/>
  </w:num>
  <w:num w:numId="30">
    <w:abstractNumId w:val="30"/>
  </w:num>
  <w:num w:numId="31">
    <w:abstractNumId w:val="16"/>
  </w:num>
  <w:num w:numId="32">
    <w:abstractNumId w:val="46"/>
  </w:num>
  <w:num w:numId="33">
    <w:abstractNumId w:val="36"/>
  </w:num>
  <w:num w:numId="34">
    <w:abstractNumId w:val="0"/>
  </w:num>
  <w:num w:numId="35">
    <w:abstractNumId w:val="22"/>
  </w:num>
  <w:num w:numId="36">
    <w:abstractNumId w:val="39"/>
  </w:num>
  <w:num w:numId="37">
    <w:abstractNumId w:val="1"/>
  </w:num>
  <w:num w:numId="38">
    <w:abstractNumId w:val="35"/>
  </w:num>
  <w:num w:numId="39">
    <w:abstractNumId w:val="21"/>
  </w:num>
  <w:num w:numId="40">
    <w:abstractNumId w:val="19"/>
  </w:num>
  <w:num w:numId="41">
    <w:abstractNumId w:val="2"/>
  </w:num>
  <w:num w:numId="42">
    <w:abstractNumId w:val="27"/>
  </w:num>
  <w:num w:numId="43">
    <w:abstractNumId w:val="8"/>
  </w:num>
  <w:num w:numId="44">
    <w:abstractNumId w:val="4"/>
  </w:num>
  <w:num w:numId="45">
    <w:abstractNumId w:val="24"/>
  </w:num>
  <w:num w:numId="46">
    <w:abstractNumId w:val="11"/>
  </w:num>
  <w:num w:numId="47">
    <w:abstractNumId w:val="23"/>
  </w:num>
  <w:num w:numId="48">
    <w:abstractNumId w:val="48"/>
  </w:num>
  <w:num w:numId="49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gutterAtTop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50">
      <o:colormenu v:ext="edit" fillcolor="red" strokecolor="re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REFMGR.InstantFormat" w:val="&lt;ENInstantFormat&gt;&lt;Enabled&gt;0&lt;/Enabled&gt;&lt;ScanUnformatted&gt;1&lt;/ScanUnformatted&gt;&lt;ScanChanges&gt;1&lt;/ScanChanges&gt;&lt;/ENInstantFormat&gt;"/>
    <w:docVar w:name="REFMGR.Layout" w:val="&lt;ENLayout&gt;&lt;Style&gt;Journal of Virology&lt;/Style&gt;&lt;LeftDelim&gt;{&lt;/LeftDelim&gt;&lt;RightDelim&gt;}&lt;/RightDelim&gt;&lt;FontName&gt;Calibri&lt;/FontName&gt;&lt;FontSize&gt;11&lt;/FontSize&gt;&lt;ReflistTitle&gt;Reference List&lt;/ReflistTitle&gt;&lt;StartingRefnum&gt;1&lt;/StartingRefnum&gt;&lt;FirstLineIndent&gt;0&lt;/FirstLineIndent&gt;&lt;HangingIndent&gt;0&lt;/HangingIndent&gt;&lt;LineSpacing&gt;0&lt;/LineSpacing&gt;&lt;SpaceAfter&gt;1&lt;/SpaceAfter&gt;&lt;ReflistOrder&gt;1&lt;/ReflistOrder&gt;&lt;CitationOrder&gt;0&lt;/CitationOrder&gt;&lt;NumberReferences&gt;1&lt;/NumberReferences&gt;&lt;ShowRecordID&gt;0&lt;/ShowRecordID&gt;&lt;ShowNotes&gt;0&lt;/ShowNotes&gt;&lt;ShowAbstract&gt;0&lt;/ShowAbstract&gt;&lt;ShowReprint&gt;0&lt;/ShowReprint&gt;&lt;ShowKeywords&gt;0&lt;/ShowKeywords&gt;&lt;/ENLayout&gt;"/>
    <w:docVar w:name="REFMGR.Libraries" w:val="&lt;ENLibraries&gt;&lt;Libraries&gt;&lt;item&gt;MQM&lt;/item&gt;&lt;/Libraries&gt;&lt;/ENLibraries&gt;"/>
  </w:docVars>
  <w:rsids>
    <w:rsidRoot w:val="00160D82"/>
    <w:rsid w:val="000020DC"/>
    <w:rsid w:val="00003948"/>
    <w:rsid w:val="00005F1D"/>
    <w:rsid w:val="000078EC"/>
    <w:rsid w:val="000103AA"/>
    <w:rsid w:val="00011D7E"/>
    <w:rsid w:val="000128F1"/>
    <w:rsid w:val="00014A93"/>
    <w:rsid w:val="00024D74"/>
    <w:rsid w:val="000263BC"/>
    <w:rsid w:val="00026BEF"/>
    <w:rsid w:val="00027624"/>
    <w:rsid w:val="00036D64"/>
    <w:rsid w:val="00041B20"/>
    <w:rsid w:val="00041B24"/>
    <w:rsid w:val="00045344"/>
    <w:rsid w:val="00045706"/>
    <w:rsid w:val="00045775"/>
    <w:rsid w:val="000459B3"/>
    <w:rsid w:val="000465F4"/>
    <w:rsid w:val="00047CC5"/>
    <w:rsid w:val="000511E4"/>
    <w:rsid w:val="000525DC"/>
    <w:rsid w:val="00052C7C"/>
    <w:rsid w:val="0005380D"/>
    <w:rsid w:val="0005445D"/>
    <w:rsid w:val="000567C3"/>
    <w:rsid w:val="000603AA"/>
    <w:rsid w:val="000606CF"/>
    <w:rsid w:val="00060747"/>
    <w:rsid w:val="0006096B"/>
    <w:rsid w:val="00065460"/>
    <w:rsid w:val="00065537"/>
    <w:rsid w:val="000658CA"/>
    <w:rsid w:val="000661AD"/>
    <w:rsid w:val="000725AD"/>
    <w:rsid w:val="0007346B"/>
    <w:rsid w:val="00074DCE"/>
    <w:rsid w:val="00076078"/>
    <w:rsid w:val="000818CC"/>
    <w:rsid w:val="00081952"/>
    <w:rsid w:val="00081A86"/>
    <w:rsid w:val="00083A53"/>
    <w:rsid w:val="00084CE1"/>
    <w:rsid w:val="00084D56"/>
    <w:rsid w:val="00085968"/>
    <w:rsid w:val="000945A2"/>
    <w:rsid w:val="00094936"/>
    <w:rsid w:val="00094F08"/>
    <w:rsid w:val="00096C4B"/>
    <w:rsid w:val="000A0A1D"/>
    <w:rsid w:val="000A0CB6"/>
    <w:rsid w:val="000A1123"/>
    <w:rsid w:val="000A4623"/>
    <w:rsid w:val="000A59E3"/>
    <w:rsid w:val="000B0653"/>
    <w:rsid w:val="000B07A6"/>
    <w:rsid w:val="000B2C3D"/>
    <w:rsid w:val="000B37D2"/>
    <w:rsid w:val="000B4264"/>
    <w:rsid w:val="000C1436"/>
    <w:rsid w:val="000C414D"/>
    <w:rsid w:val="000C76FD"/>
    <w:rsid w:val="000D1E1C"/>
    <w:rsid w:val="000D1F7C"/>
    <w:rsid w:val="000D2660"/>
    <w:rsid w:val="000D379B"/>
    <w:rsid w:val="000D6CC8"/>
    <w:rsid w:val="000D7AC3"/>
    <w:rsid w:val="000E045C"/>
    <w:rsid w:val="000E11D2"/>
    <w:rsid w:val="000E3CA8"/>
    <w:rsid w:val="000E476A"/>
    <w:rsid w:val="000E498E"/>
    <w:rsid w:val="000E73AE"/>
    <w:rsid w:val="000E77A5"/>
    <w:rsid w:val="000F04BB"/>
    <w:rsid w:val="000F4845"/>
    <w:rsid w:val="000F4C8F"/>
    <w:rsid w:val="00100462"/>
    <w:rsid w:val="001028B0"/>
    <w:rsid w:val="00104048"/>
    <w:rsid w:val="00110F6A"/>
    <w:rsid w:val="001123D0"/>
    <w:rsid w:val="001152FB"/>
    <w:rsid w:val="00122C5C"/>
    <w:rsid w:val="00123B54"/>
    <w:rsid w:val="00123F18"/>
    <w:rsid w:val="0012451F"/>
    <w:rsid w:val="001249F9"/>
    <w:rsid w:val="00125C58"/>
    <w:rsid w:val="001277A3"/>
    <w:rsid w:val="00127E42"/>
    <w:rsid w:val="00130AB2"/>
    <w:rsid w:val="00134007"/>
    <w:rsid w:val="00134BCC"/>
    <w:rsid w:val="001356AF"/>
    <w:rsid w:val="001362C8"/>
    <w:rsid w:val="00140210"/>
    <w:rsid w:val="001426D3"/>
    <w:rsid w:val="00145DA2"/>
    <w:rsid w:val="0014618A"/>
    <w:rsid w:val="001502A0"/>
    <w:rsid w:val="00153E60"/>
    <w:rsid w:val="00156D7C"/>
    <w:rsid w:val="00160D82"/>
    <w:rsid w:val="0016381D"/>
    <w:rsid w:val="00164189"/>
    <w:rsid w:val="00165E98"/>
    <w:rsid w:val="00165ED0"/>
    <w:rsid w:val="00174FF0"/>
    <w:rsid w:val="00182BEA"/>
    <w:rsid w:val="00183CED"/>
    <w:rsid w:val="00187A1C"/>
    <w:rsid w:val="00187AC8"/>
    <w:rsid w:val="00190DD5"/>
    <w:rsid w:val="00192FB5"/>
    <w:rsid w:val="00196550"/>
    <w:rsid w:val="00196EC3"/>
    <w:rsid w:val="001971E0"/>
    <w:rsid w:val="001A0187"/>
    <w:rsid w:val="001A0F07"/>
    <w:rsid w:val="001A153A"/>
    <w:rsid w:val="001A1984"/>
    <w:rsid w:val="001A2578"/>
    <w:rsid w:val="001A3BF2"/>
    <w:rsid w:val="001A3C2C"/>
    <w:rsid w:val="001A4653"/>
    <w:rsid w:val="001A6A30"/>
    <w:rsid w:val="001B0D90"/>
    <w:rsid w:val="001B1B39"/>
    <w:rsid w:val="001B1C0D"/>
    <w:rsid w:val="001B4AAB"/>
    <w:rsid w:val="001C1367"/>
    <w:rsid w:val="001C1D2A"/>
    <w:rsid w:val="001C4330"/>
    <w:rsid w:val="001C56D3"/>
    <w:rsid w:val="001C7FC1"/>
    <w:rsid w:val="001D0E26"/>
    <w:rsid w:val="001D0E55"/>
    <w:rsid w:val="001D13FC"/>
    <w:rsid w:val="001D231C"/>
    <w:rsid w:val="001D3CCD"/>
    <w:rsid w:val="001D737E"/>
    <w:rsid w:val="001E1D32"/>
    <w:rsid w:val="001E265F"/>
    <w:rsid w:val="001E5F74"/>
    <w:rsid w:val="001E61BE"/>
    <w:rsid w:val="001E6D04"/>
    <w:rsid w:val="001F2783"/>
    <w:rsid w:val="001F2EB4"/>
    <w:rsid w:val="001F316C"/>
    <w:rsid w:val="001F5198"/>
    <w:rsid w:val="001F556C"/>
    <w:rsid w:val="001F6287"/>
    <w:rsid w:val="001F7ADC"/>
    <w:rsid w:val="0020407A"/>
    <w:rsid w:val="00204815"/>
    <w:rsid w:val="00206477"/>
    <w:rsid w:val="002070BB"/>
    <w:rsid w:val="0021006D"/>
    <w:rsid w:val="002107CB"/>
    <w:rsid w:val="00211359"/>
    <w:rsid w:val="002141F1"/>
    <w:rsid w:val="00214C7E"/>
    <w:rsid w:val="002158CC"/>
    <w:rsid w:val="00216A6F"/>
    <w:rsid w:val="00221013"/>
    <w:rsid w:val="00221FB1"/>
    <w:rsid w:val="00224322"/>
    <w:rsid w:val="00232411"/>
    <w:rsid w:val="00233C5B"/>
    <w:rsid w:val="00236634"/>
    <w:rsid w:val="002366EF"/>
    <w:rsid w:val="00237981"/>
    <w:rsid w:val="00240F4D"/>
    <w:rsid w:val="00241A03"/>
    <w:rsid w:val="00244DAA"/>
    <w:rsid w:val="00245C48"/>
    <w:rsid w:val="0025325D"/>
    <w:rsid w:val="00255B3E"/>
    <w:rsid w:val="00256A4B"/>
    <w:rsid w:val="00257043"/>
    <w:rsid w:val="00261975"/>
    <w:rsid w:val="00261C8A"/>
    <w:rsid w:val="002653AA"/>
    <w:rsid w:val="00270117"/>
    <w:rsid w:val="00271DDC"/>
    <w:rsid w:val="002729E5"/>
    <w:rsid w:val="0027327F"/>
    <w:rsid w:val="002736EA"/>
    <w:rsid w:val="002737E0"/>
    <w:rsid w:val="00273DAC"/>
    <w:rsid w:val="00274DF6"/>
    <w:rsid w:val="00282542"/>
    <w:rsid w:val="002825A2"/>
    <w:rsid w:val="0028312A"/>
    <w:rsid w:val="00284A7A"/>
    <w:rsid w:val="00285C1E"/>
    <w:rsid w:val="00290534"/>
    <w:rsid w:val="002906E3"/>
    <w:rsid w:val="00290B0A"/>
    <w:rsid w:val="002925A8"/>
    <w:rsid w:val="0029335C"/>
    <w:rsid w:val="00296690"/>
    <w:rsid w:val="0029681C"/>
    <w:rsid w:val="00296E28"/>
    <w:rsid w:val="00297AA1"/>
    <w:rsid w:val="002A4E51"/>
    <w:rsid w:val="002B00BF"/>
    <w:rsid w:val="002B4275"/>
    <w:rsid w:val="002B52CA"/>
    <w:rsid w:val="002C029A"/>
    <w:rsid w:val="002C3669"/>
    <w:rsid w:val="002C5712"/>
    <w:rsid w:val="002C5BF2"/>
    <w:rsid w:val="002C7959"/>
    <w:rsid w:val="002D034F"/>
    <w:rsid w:val="002D17A5"/>
    <w:rsid w:val="002D6269"/>
    <w:rsid w:val="002D6A19"/>
    <w:rsid w:val="002E11FA"/>
    <w:rsid w:val="002E65D9"/>
    <w:rsid w:val="002E7472"/>
    <w:rsid w:val="002F12F2"/>
    <w:rsid w:val="002F3A41"/>
    <w:rsid w:val="002F64C2"/>
    <w:rsid w:val="003025A4"/>
    <w:rsid w:val="00303AC5"/>
    <w:rsid w:val="0030401F"/>
    <w:rsid w:val="003043E7"/>
    <w:rsid w:val="0030458B"/>
    <w:rsid w:val="0030757B"/>
    <w:rsid w:val="00310FF5"/>
    <w:rsid w:val="00316C8A"/>
    <w:rsid w:val="003175A9"/>
    <w:rsid w:val="003211D3"/>
    <w:rsid w:val="00321D80"/>
    <w:rsid w:val="00326AAF"/>
    <w:rsid w:val="00330C08"/>
    <w:rsid w:val="003322FE"/>
    <w:rsid w:val="00336CEF"/>
    <w:rsid w:val="00337BC2"/>
    <w:rsid w:val="00340C57"/>
    <w:rsid w:val="0034186A"/>
    <w:rsid w:val="00342F4C"/>
    <w:rsid w:val="00343066"/>
    <w:rsid w:val="00345E97"/>
    <w:rsid w:val="00345F91"/>
    <w:rsid w:val="00346A3D"/>
    <w:rsid w:val="00346CCE"/>
    <w:rsid w:val="00350CA5"/>
    <w:rsid w:val="00353FCE"/>
    <w:rsid w:val="00355267"/>
    <w:rsid w:val="0035528B"/>
    <w:rsid w:val="00356DA0"/>
    <w:rsid w:val="00356DE2"/>
    <w:rsid w:val="003570BF"/>
    <w:rsid w:val="00365873"/>
    <w:rsid w:val="00376C5A"/>
    <w:rsid w:val="00377DCF"/>
    <w:rsid w:val="003819B1"/>
    <w:rsid w:val="00382E27"/>
    <w:rsid w:val="00384845"/>
    <w:rsid w:val="00387226"/>
    <w:rsid w:val="0039069F"/>
    <w:rsid w:val="00390B62"/>
    <w:rsid w:val="003923C6"/>
    <w:rsid w:val="00397573"/>
    <w:rsid w:val="00397D25"/>
    <w:rsid w:val="003A12B8"/>
    <w:rsid w:val="003A13FA"/>
    <w:rsid w:val="003A307A"/>
    <w:rsid w:val="003A31F6"/>
    <w:rsid w:val="003A35D7"/>
    <w:rsid w:val="003A7195"/>
    <w:rsid w:val="003B0503"/>
    <w:rsid w:val="003B0915"/>
    <w:rsid w:val="003B18C4"/>
    <w:rsid w:val="003B2C31"/>
    <w:rsid w:val="003B3306"/>
    <w:rsid w:val="003C1AB3"/>
    <w:rsid w:val="003C2BF1"/>
    <w:rsid w:val="003C71DD"/>
    <w:rsid w:val="003C720F"/>
    <w:rsid w:val="003D2585"/>
    <w:rsid w:val="003D36BD"/>
    <w:rsid w:val="003D7E5C"/>
    <w:rsid w:val="003E024D"/>
    <w:rsid w:val="003E1D34"/>
    <w:rsid w:val="003E6184"/>
    <w:rsid w:val="003F1800"/>
    <w:rsid w:val="003F60B9"/>
    <w:rsid w:val="00400613"/>
    <w:rsid w:val="00402C65"/>
    <w:rsid w:val="00410E18"/>
    <w:rsid w:val="00411E89"/>
    <w:rsid w:val="00414AE7"/>
    <w:rsid w:val="00415022"/>
    <w:rsid w:val="00417522"/>
    <w:rsid w:val="004210B3"/>
    <w:rsid w:val="00421B2A"/>
    <w:rsid w:val="00422500"/>
    <w:rsid w:val="0042252E"/>
    <w:rsid w:val="00423567"/>
    <w:rsid w:val="00425411"/>
    <w:rsid w:val="00425F89"/>
    <w:rsid w:val="00430A53"/>
    <w:rsid w:val="00430F90"/>
    <w:rsid w:val="0043206E"/>
    <w:rsid w:val="00432BF5"/>
    <w:rsid w:val="004419E8"/>
    <w:rsid w:val="004449A9"/>
    <w:rsid w:val="00444A6A"/>
    <w:rsid w:val="00445BCF"/>
    <w:rsid w:val="00453E90"/>
    <w:rsid w:val="00455C44"/>
    <w:rsid w:val="00456D4F"/>
    <w:rsid w:val="00460A55"/>
    <w:rsid w:val="0046180A"/>
    <w:rsid w:val="0046185F"/>
    <w:rsid w:val="00463173"/>
    <w:rsid w:val="00463333"/>
    <w:rsid w:val="00464C1E"/>
    <w:rsid w:val="00466F35"/>
    <w:rsid w:val="00470CB2"/>
    <w:rsid w:val="0047316D"/>
    <w:rsid w:val="004744A4"/>
    <w:rsid w:val="0047479A"/>
    <w:rsid w:val="004809AD"/>
    <w:rsid w:val="00481C06"/>
    <w:rsid w:val="00482483"/>
    <w:rsid w:val="00484C7B"/>
    <w:rsid w:val="00486807"/>
    <w:rsid w:val="00486DB2"/>
    <w:rsid w:val="00486EB1"/>
    <w:rsid w:val="00487AE8"/>
    <w:rsid w:val="00487FE4"/>
    <w:rsid w:val="00491158"/>
    <w:rsid w:val="00494A90"/>
    <w:rsid w:val="004A023E"/>
    <w:rsid w:val="004A02F9"/>
    <w:rsid w:val="004A08E4"/>
    <w:rsid w:val="004A0C96"/>
    <w:rsid w:val="004A3998"/>
    <w:rsid w:val="004A53BC"/>
    <w:rsid w:val="004B0E1F"/>
    <w:rsid w:val="004B1C78"/>
    <w:rsid w:val="004B2572"/>
    <w:rsid w:val="004B3A90"/>
    <w:rsid w:val="004B6932"/>
    <w:rsid w:val="004C46D3"/>
    <w:rsid w:val="004C60B9"/>
    <w:rsid w:val="004C6290"/>
    <w:rsid w:val="004C6B89"/>
    <w:rsid w:val="004D00E3"/>
    <w:rsid w:val="004D058F"/>
    <w:rsid w:val="004D18D7"/>
    <w:rsid w:val="004D1F93"/>
    <w:rsid w:val="004D422B"/>
    <w:rsid w:val="004D5FE8"/>
    <w:rsid w:val="004D6374"/>
    <w:rsid w:val="004E01FA"/>
    <w:rsid w:val="004E04CC"/>
    <w:rsid w:val="004F1C7F"/>
    <w:rsid w:val="004F255D"/>
    <w:rsid w:val="004F579C"/>
    <w:rsid w:val="0050084E"/>
    <w:rsid w:val="00500962"/>
    <w:rsid w:val="005017B0"/>
    <w:rsid w:val="00502477"/>
    <w:rsid w:val="00502B4E"/>
    <w:rsid w:val="005043A4"/>
    <w:rsid w:val="00504B58"/>
    <w:rsid w:val="00507019"/>
    <w:rsid w:val="00507398"/>
    <w:rsid w:val="00510B1F"/>
    <w:rsid w:val="0051268B"/>
    <w:rsid w:val="00514CBA"/>
    <w:rsid w:val="00516320"/>
    <w:rsid w:val="00517BF7"/>
    <w:rsid w:val="005238F3"/>
    <w:rsid w:val="005252FF"/>
    <w:rsid w:val="00527AE8"/>
    <w:rsid w:val="0053282E"/>
    <w:rsid w:val="005357A6"/>
    <w:rsid w:val="005370B0"/>
    <w:rsid w:val="00540130"/>
    <w:rsid w:val="005409EB"/>
    <w:rsid w:val="005412C8"/>
    <w:rsid w:val="005425E1"/>
    <w:rsid w:val="00542B35"/>
    <w:rsid w:val="005438F8"/>
    <w:rsid w:val="00544A29"/>
    <w:rsid w:val="005510A2"/>
    <w:rsid w:val="005524AA"/>
    <w:rsid w:val="00552C47"/>
    <w:rsid w:val="0055393A"/>
    <w:rsid w:val="00555744"/>
    <w:rsid w:val="00563B75"/>
    <w:rsid w:val="00570711"/>
    <w:rsid w:val="005714C8"/>
    <w:rsid w:val="00574478"/>
    <w:rsid w:val="005770D9"/>
    <w:rsid w:val="005801CB"/>
    <w:rsid w:val="00581860"/>
    <w:rsid w:val="00583C3D"/>
    <w:rsid w:val="00583DA2"/>
    <w:rsid w:val="00585185"/>
    <w:rsid w:val="00586B57"/>
    <w:rsid w:val="00586C3F"/>
    <w:rsid w:val="00590CDC"/>
    <w:rsid w:val="005A202A"/>
    <w:rsid w:val="005A2761"/>
    <w:rsid w:val="005A2855"/>
    <w:rsid w:val="005A382C"/>
    <w:rsid w:val="005A42B9"/>
    <w:rsid w:val="005A5F6B"/>
    <w:rsid w:val="005A6917"/>
    <w:rsid w:val="005A708F"/>
    <w:rsid w:val="005B3911"/>
    <w:rsid w:val="005B54CC"/>
    <w:rsid w:val="005B5DBB"/>
    <w:rsid w:val="005B6810"/>
    <w:rsid w:val="005B7644"/>
    <w:rsid w:val="005B7DB0"/>
    <w:rsid w:val="005C0293"/>
    <w:rsid w:val="005C6D57"/>
    <w:rsid w:val="005C6E13"/>
    <w:rsid w:val="005D0B40"/>
    <w:rsid w:val="005D17AB"/>
    <w:rsid w:val="005D3781"/>
    <w:rsid w:val="005D4637"/>
    <w:rsid w:val="005D4D90"/>
    <w:rsid w:val="005D6ED8"/>
    <w:rsid w:val="005E165C"/>
    <w:rsid w:val="005E2B40"/>
    <w:rsid w:val="005E4229"/>
    <w:rsid w:val="005E45C6"/>
    <w:rsid w:val="005E5429"/>
    <w:rsid w:val="005E6D27"/>
    <w:rsid w:val="005F21C7"/>
    <w:rsid w:val="005F2C5D"/>
    <w:rsid w:val="005F38FC"/>
    <w:rsid w:val="00600676"/>
    <w:rsid w:val="00601E37"/>
    <w:rsid w:val="006022F3"/>
    <w:rsid w:val="00603901"/>
    <w:rsid w:val="0060469F"/>
    <w:rsid w:val="00607662"/>
    <w:rsid w:val="0061258E"/>
    <w:rsid w:val="006138C4"/>
    <w:rsid w:val="00614E1F"/>
    <w:rsid w:val="00617F47"/>
    <w:rsid w:val="00622CFF"/>
    <w:rsid w:val="00623032"/>
    <w:rsid w:val="006245AB"/>
    <w:rsid w:val="006246AC"/>
    <w:rsid w:val="006350F8"/>
    <w:rsid w:val="00635639"/>
    <w:rsid w:val="00636203"/>
    <w:rsid w:val="006378C5"/>
    <w:rsid w:val="00637A71"/>
    <w:rsid w:val="006527E6"/>
    <w:rsid w:val="006541D3"/>
    <w:rsid w:val="0065694B"/>
    <w:rsid w:val="00657805"/>
    <w:rsid w:val="00661A9E"/>
    <w:rsid w:val="0066296A"/>
    <w:rsid w:val="006631D0"/>
    <w:rsid w:val="0066400A"/>
    <w:rsid w:val="006661A3"/>
    <w:rsid w:val="00670F38"/>
    <w:rsid w:val="00671791"/>
    <w:rsid w:val="0067317A"/>
    <w:rsid w:val="006737CD"/>
    <w:rsid w:val="0067519C"/>
    <w:rsid w:val="006754AF"/>
    <w:rsid w:val="00682216"/>
    <w:rsid w:val="00683354"/>
    <w:rsid w:val="006836D5"/>
    <w:rsid w:val="00686C92"/>
    <w:rsid w:val="00691297"/>
    <w:rsid w:val="00691CB4"/>
    <w:rsid w:val="006932A4"/>
    <w:rsid w:val="006946F3"/>
    <w:rsid w:val="00695CBB"/>
    <w:rsid w:val="006B0CC2"/>
    <w:rsid w:val="006B10AD"/>
    <w:rsid w:val="006B1624"/>
    <w:rsid w:val="006B168B"/>
    <w:rsid w:val="006B58F9"/>
    <w:rsid w:val="006B7DFF"/>
    <w:rsid w:val="006C0C86"/>
    <w:rsid w:val="006E0EB2"/>
    <w:rsid w:val="006E124D"/>
    <w:rsid w:val="006E15C4"/>
    <w:rsid w:val="006E4A07"/>
    <w:rsid w:val="006E6089"/>
    <w:rsid w:val="006E7181"/>
    <w:rsid w:val="006F0179"/>
    <w:rsid w:val="006F0566"/>
    <w:rsid w:val="006F1475"/>
    <w:rsid w:val="006F3E0B"/>
    <w:rsid w:val="006F52BA"/>
    <w:rsid w:val="00701F2B"/>
    <w:rsid w:val="0070394E"/>
    <w:rsid w:val="00703F58"/>
    <w:rsid w:val="0070653A"/>
    <w:rsid w:val="00707ED3"/>
    <w:rsid w:val="007122F7"/>
    <w:rsid w:val="0071293A"/>
    <w:rsid w:val="0071367B"/>
    <w:rsid w:val="0071411A"/>
    <w:rsid w:val="00714E8A"/>
    <w:rsid w:val="007155D1"/>
    <w:rsid w:val="00717EBB"/>
    <w:rsid w:val="00721634"/>
    <w:rsid w:val="00721993"/>
    <w:rsid w:val="007238C5"/>
    <w:rsid w:val="007263D2"/>
    <w:rsid w:val="0073257A"/>
    <w:rsid w:val="007326FD"/>
    <w:rsid w:val="00735336"/>
    <w:rsid w:val="0074085C"/>
    <w:rsid w:val="007440D0"/>
    <w:rsid w:val="00745DE6"/>
    <w:rsid w:val="00747FA3"/>
    <w:rsid w:val="0075097C"/>
    <w:rsid w:val="00755831"/>
    <w:rsid w:val="007619FC"/>
    <w:rsid w:val="00762541"/>
    <w:rsid w:val="00762D25"/>
    <w:rsid w:val="007648F8"/>
    <w:rsid w:val="007674A7"/>
    <w:rsid w:val="00782BEA"/>
    <w:rsid w:val="0078474A"/>
    <w:rsid w:val="00786625"/>
    <w:rsid w:val="0078678C"/>
    <w:rsid w:val="00787AB0"/>
    <w:rsid w:val="007943AD"/>
    <w:rsid w:val="00794A25"/>
    <w:rsid w:val="007A4679"/>
    <w:rsid w:val="007A46E8"/>
    <w:rsid w:val="007A65A5"/>
    <w:rsid w:val="007B06C7"/>
    <w:rsid w:val="007B0A0C"/>
    <w:rsid w:val="007C00D7"/>
    <w:rsid w:val="007C04EB"/>
    <w:rsid w:val="007C3610"/>
    <w:rsid w:val="007C4949"/>
    <w:rsid w:val="007D1266"/>
    <w:rsid w:val="007D2091"/>
    <w:rsid w:val="007D3B6C"/>
    <w:rsid w:val="007D4DBE"/>
    <w:rsid w:val="007E06B7"/>
    <w:rsid w:val="007E0AB0"/>
    <w:rsid w:val="007E0DC5"/>
    <w:rsid w:val="007E3AAD"/>
    <w:rsid w:val="007E3BB1"/>
    <w:rsid w:val="007E6C50"/>
    <w:rsid w:val="007F0944"/>
    <w:rsid w:val="007F44CE"/>
    <w:rsid w:val="007F5151"/>
    <w:rsid w:val="007F5F24"/>
    <w:rsid w:val="007F7F52"/>
    <w:rsid w:val="008012BA"/>
    <w:rsid w:val="00801A6F"/>
    <w:rsid w:val="00801C22"/>
    <w:rsid w:val="008044E7"/>
    <w:rsid w:val="008057DB"/>
    <w:rsid w:val="0080738D"/>
    <w:rsid w:val="00807627"/>
    <w:rsid w:val="00810132"/>
    <w:rsid w:val="00811705"/>
    <w:rsid w:val="00814D1D"/>
    <w:rsid w:val="00816394"/>
    <w:rsid w:val="00820C11"/>
    <w:rsid w:val="008214A3"/>
    <w:rsid w:val="00824311"/>
    <w:rsid w:val="00825A1E"/>
    <w:rsid w:val="00827719"/>
    <w:rsid w:val="008309B4"/>
    <w:rsid w:val="00833600"/>
    <w:rsid w:val="00833777"/>
    <w:rsid w:val="00837E28"/>
    <w:rsid w:val="0084517F"/>
    <w:rsid w:val="0085109D"/>
    <w:rsid w:val="00852F80"/>
    <w:rsid w:val="00853CF3"/>
    <w:rsid w:val="00854405"/>
    <w:rsid w:val="0085443F"/>
    <w:rsid w:val="0086264D"/>
    <w:rsid w:val="00863A55"/>
    <w:rsid w:val="008653F3"/>
    <w:rsid w:val="00870650"/>
    <w:rsid w:val="008738B5"/>
    <w:rsid w:val="00881435"/>
    <w:rsid w:val="00894C60"/>
    <w:rsid w:val="008A1FB5"/>
    <w:rsid w:val="008A2FCD"/>
    <w:rsid w:val="008A317C"/>
    <w:rsid w:val="008A577E"/>
    <w:rsid w:val="008A72BC"/>
    <w:rsid w:val="008A7B36"/>
    <w:rsid w:val="008B01E3"/>
    <w:rsid w:val="008B6E99"/>
    <w:rsid w:val="008B7588"/>
    <w:rsid w:val="008C68BE"/>
    <w:rsid w:val="008C7E72"/>
    <w:rsid w:val="008D11F3"/>
    <w:rsid w:val="008D16EC"/>
    <w:rsid w:val="008D1BF6"/>
    <w:rsid w:val="008D274A"/>
    <w:rsid w:val="008D5148"/>
    <w:rsid w:val="008D69FA"/>
    <w:rsid w:val="008E14DB"/>
    <w:rsid w:val="008F1045"/>
    <w:rsid w:val="008F154C"/>
    <w:rsid w:val="008F4186"/>
    <w:rsid w:val="008F4FBD"/>
    <w:rsid w:val="008F66B6"/>
    <w:rsid w:val="00900982"/>
    <w:rsid w:val="00901E93"/>
    <w:rsid w:val="00902645"/>
    <w:rsid w:val="00902BEA"/>
    <w:rsid w:val="00902EED"/>
    <w:rsid w:val="00905E05"/>
    <w:rsid w:val="009065CF"/>
    <w:rsid w:val="00907AE9"/>
    <w:rsid w:val="00911A91"/>
    <w:rsid w:val="00915918"/>
    <w:rsid w:val="00921850"/>
    <w:rsid w:val="00926EB0"/>
    <w:rsid w:val="00927F32"/>
    <w:rsid w:val="009319AB"/>
    <w:rsid w:val="00931D97"/>
    <w:rsid w:val="009331C3"/>
    <w:rsid w:val="00933C72"/>
    <w:rsid w:val="00935BAE"/>
    <w:rsid w:val="00940F00"/>
    <w:rsid w:val="00941B32"/>
    <w:rsid w:val="00942C92"/>
    <w:rsid w:val="00943E5E"/>
    <w:rsid w:val="00944C31"/>
    <w:rsid w:val="00950361"/>
    <w:rsid w:val="0095054B"/>
    <w:rsid w:val="00950922"/>
    <w:rsid w:val="00953B0B"/>
    <w:rsid w:val="00954CD8"/>
    <w:rsid w:val="009552B0"/>
    <w:rsid w:val="00957BC1"/>
    <w:rsid w:val="0096018E"/>
    <w:rsid w:val="009626E4"/>
    <w:rsid w:val="0096410E"/>
    <w:rsid w:val="00964140"/>
    <w:rsid w:val="00966048"/>
    <w:rsid w:val="00973CD4"/>
    <w:rsid w:val="00977080"/>
    <w:rsid w:val="00981989"/>
    <w:rsid w:val="00981DBC"/>
    <w:rsid w:val="00990764"/>
    <w:rsid w:val="00990DF4"/>
    <w:rsid w:val="00992CD5"/>
    <w:rsid w:val="009951A3"/>
    <w:rsid w:val="009A2CE4"/>
    <w:rsid w:val="009A7AE1"/>
    <w:rsid w:val="009B0038"/>
    <w:rsid w:val="009B1A7A"/>
    <w:rsid w:val="009B2A84"/>
    <w:rsid w:val="009B2CC3"/>
    <w:rsid w:val="009B688E"/>
    <w:rsid w:val="009C0E73"/>
    <w:rsid w:val="009C184A"/>
    <w:rsid w:val="009C22AA"/>
    <w:rsid w:val="009C3F19"/>
    <w:rsid w:val="009C5609"/>
    <w:rsid w:val="009C6A17"/>
    <w:rsid w:val="009C6E94"/>
    <w:rsid w:val="009D0C35"/>
    <w:rsid w:val="009D15F5"/>
    <w:rsid w:val="009D440C"/>
    <w:rsid w:val="009D4641"/>
    <w:rsid w:val="009D50FB"/>
    <w:rsid w:val="009D63A2"/>
    <w:rsid w:val="009E1685"/>
    <w:rsid w:val="009E21F8"/>
    <w:rsid w:val="009E2BE7"/>
    <w:rsid w:val="009E4712"/>
    <w:rsid w:val="009E5983"/>
    <w:rsid w:val="009E6DAD"/>
    <w:rsid w:val="009F0F65"/>
    <w:rsid w:val="009F24F4"/>
    <w:rsid w:val="009F2CED"/>
    <w:rsid w:val="009F32CE"/>
    <w:rsid w:val="009F3F81"/>
    <w:rsid w:val="00A003AC"/>
    <w:rsid w:val="00A0193A"/>
    <w:rsid w:val="00A03748"/>
    <w:rsid w:val="00A04E88"/>
    <w:rsid w:val="00A0684C"/>
    <w:rsid w:val="00A105F0"/>
    <w:rsid w:val="00A114E2"/>
    <w:rsid w:val="00A13968"/>
    <w:rsid w:val="00A153DD"/>
    <w:rsid w:val="00A16F9A"/>
    <w:rsid w:val="00A17A67"/>
    <w:rsid w:val="00A2071D"/>
    <w:rsid w:val="00A2245D"/>
    <w:rsid w:val="00A23ECF"/>
    <w:rsid w:val="00A24268"/>
    <w:rsid w:val="00A26474"/>
    <w:rsid w:val="00A26BC7"/>
    <w:rsid w:val="00A27D47"/>
    <w:rsid w:val="00A37309"/>
    <w:rsid w:val="00A43D65"/>
    <w:rsid w:val="00A45DF5"/>
    <w:rsid w:val="00A52A78"/>
    <w:rsid w:val="00A52E84"/>
    <w:rsid w:val="00A53017"/>
    <w:rsid w:val="00A54CBB"/>
    <w:rsid w:val="00A579B0"/>
    <w:rsid w:val="00A60630"/>
    <w:rsid w:val="00A66C4F"/>
    <w:rsid w:val="00A7422D"/>
    <w:rsid w:val="00A75B37"/>
    <w:rsid w:val="00A80C5C"/>
    <w:rsid w:val="00A810A4"/>
    <w:rsid w:val="00A83FD8"/>
    <w:rsid w:val="00A83FF2"/>
    <w:rsid w:val="00A84F0E"/>
    <w:rsid w:val="00A9109B"/>
    <w:rsid w:val="00A93088"/>
    <w:rsid w:val="00A97959"/>
    <w:rsid w:val="00AA3038"/>
    <w:rsid w:val="00AA4947"/>
    <w:rsid w:val="00AB01B0"/>
    <w:rsid w:val="00AB455D"/>
    <w:rsid w:val="00AB4614"/>
    <w:rsid w:val="00AC1ABD"/>
    <w:rsid w:val="00AC2779"/>
    <w:rsid w:val="00AC466C"/>
    <w:rsid w:val="00AC5A62"/>
    <w:rsid w:val="00AD0126"/>
    <w:rsid w:val="00AD01E3"/>
    <w:rsid w:val="00AD0CAA"/>
    <w:rsid w:val="00AD2BB4"/>
    <w:rsid w:val="00AD2CD1"/>
    <w:rsid w:val="00AD31DC"/>
    <w:rsid w:val="00AD321F"/>
    <w:rsid w:val="00AD3F02"/>
    <w:rsid w:val="00AD4F4E"/>
    <w:rsid w:val="00AD702B"/>
    <w:rsid w:val="00AE5096"/>
    <w:rsid w:val="00AE57AB"/>
    <w:rsid w:val="00AE6063"/>
    <w:rsid w:val="00AE69C8"/>
    <w:rsid w:val="00AE7B33"/>
    <w:rsid w:val="00AF06B4"/>
    <w:rsid w:val="00AF337F"/>
    <w:rsid w:val="00AF73AC"/>
    <w:rsid w:val="00B00488"/>
    <w:rsid w:val="00B01E86"/>
    <w:rsid w:val="00B028F8"/>
    <w:rsid w:val="00B02EA2"/>
    <w:rsid w:val="00B06C37"/>
    <w:rsid w:val="00B07E75"/>
    <w:rsid w:val="00B10E12"/>
    <w:rsid w:val="00B1190E"/>
    <w:rsid w:val="00B13BE5"/>
    <w:rsid w:val="00B13F7D"/>
    <w:rsid w:val="00B1483A"/>
    <w:rsid w:val="00B158CC"/>
    <w:rsid w:val="00B20AE6"/>
    <w:rsid w:val="00B21A58"/>
    <w:rsid w:val="00B2655F"/>
    <w:rsid w:val="00B27DD1"/>
    <w:rsid w:val="00B325B1"/>
    <w:rsid w:val="00B34E76"/>
    <w:rsid w:val="00B361EF"/>
    <w:rsid w:val="00B37D6E"/>
    <w:rsid w:val="00B45205"/>
    <w:rsid w:val="00B47140"/>
    <w:rsid w:val="00B54E6B"/>
    <w:rsid w:val="00B5618F"/>
    <w:rsid w:val="00B62697"/>
    <w:rsid w:val="00B63608"/>
    <w:rsid w:val="00B653F0"/>
    <w:rsid w:val="00B65992"/>
    <w:rsid w:val="00B66CC1"/>
    <w:rsid w:val="00B67365"/>
    <w:rsid w:val="00B67F7D"/>
    <w:rsid w:val="00B72D11"/>
    <w:rsid w:val="00B73BD3"/>
    <w:rsid w:val="00B7587C"/>
    <w:rsid w:val="00B76564"/>
    <w:rsid w:val="00B801B1"/>
    <w:rsid w:val="00B80575"/>
    <w:rsid w:val="00B81B14"/>
    <w:rsid w:val="00B82434"/>
    <w:rsid w:val="00B83361"/>
    <w:rsid w:val="00B83F8A"/>
    <w:rsid w:val="00B852AA"/>
    <w:rsid w:val="00B86536"/>
    <w:rsid w:val="00B95BDF"/>
    <w:rsid w:val="00BA02DA"/>
    <w:rsid w:val="00BA0BE0"/>
    <w:rsid w:val="00BA1658"/>
    <w:rsid w:val="00BB172F"/>
    <w:rsid w:val="00BB3FDC"/>
    <w:rsid w:val="00BB41A9"/>
    <w:rsid w:val="00BB5069"/>
    <w:rsid w:val="00BC1BAF"/>
    <w:rsid w:val="00BC1BE7"/>
    <w:rsid w:val="00BC28DC"/>
    <w:rsid w:val="00BC34EF"/>
    <w:rsid w:val="00BC4638"/>
    <w:rsid w:val="00BE0054"/>
    <w:rsid w:val="00BE16FB"/>
    <w:rsid w:val="00BE240A"/>
    <w:rsid w:val="00BE2D8E"/>
    <w:rsid w:val="00BE6A65"/>
    <w:rsid w:val="00BE739C"/>
    <w:rsid w:val="00BF121B"/>
    <w:rsid w:val="00BF637B"/>
    <w:rsid w:val="00C00B09"/>
    <w:rsid w:val="00C00B74"/>
    <w:rsid w:val="00C00D95"/>
    <w:rsid w:val="00C020DB"/>
    <w:rsid w:val="00C0671F"/>
    <w:rsid w:val="00C13096"/>
    <w:rsid w:val="00C13A5A"/>
    <w:rsid w:val="00C1443A"/>
    <w:rsid w:val="00C174F3"/>
    <w:rsid w:val="00C26C28"/>
    <w:rsid w:val="00C27CAB"/>
    <w:rsid w:val="00C340A2"/>
    <w:rsid w:val="00C34228"/>
    <w:rsid w:val="00C344FE"/>
    <w:rsid w:val="00C367BE"/>
    <w:rsid w:val="00C373FB"/>
    <w:rsid w:val="00C42F7B"/>
    <w:rsid w:val="00C430C7"/>
    <w:rsid w:val="00C430C8"/>
    <w:rsid w:val="00C4456D"/>
    <w:rsid w:val="00C45D89"/>
    <w:rsid w:val="00C461D0"/>
    <w:rsid w:val="00C46AF2"/>
    <w:rsid w:val="00C50CE2"/>
    <w:rsid w:val="00C50DAE"/>
    <w:rsid w:val="00C5318F"/>
    <w:rsid w:val="00C54326"/>
    <w:rsid w:val="00C54995"/>
    <w:rsid w:val="00C55CCA"/>
    <w:rsid w:val="00C56055"/>
    <w:rsid w:val="00C62491"/>
    <w:rsid w:val="00C636B6"/>
    <w:rsid w:val="00C67A82"/>
    <w:rsid w:val="00C7201D"/>
    <w:rsid w:val="00C75628"/>
    <w:rsid w:val="00C7605D"/>
    <w:rsid w:val="00C81682"/>
    <w:rsid w:val="00C83623"/>
    <w:rsid w:val="00C90B67"/>
    <w:rsid w:val="00C95B80"/>
    <w:rsid w:val="00CA0C19"/>
    <w:rsid w:val="00CA1E3C"/>
    <w:rsid w:val="00CA2FC0"/>
    <w:rsid w:val="00CA4D90"/>
    <w:rsid w:val="00CA5490"/>
    <w:rsid w:val="00CB17C5"/>
    <w:rsid w:val="00CB5548"/>
    <w:rsid w:val="00CB5561"/>
    <w:rsid w:val="00CB7572"/>
    <w:rsid w:val="00CB7B32"/>
    <w:rsid w:val="00CC1130"/>
    <w:rsid w:val="00CC2255"/>
    <w:rsid w:val="00CC5A73"/>
    <w:rsid w:val="00CC6670"/>
    <w:rsid w:val="00CD076E"/>
    <w:rsid w:val="00CD0C62"/>
    <w:rsid w:val="00CD4A05"/>
    <w:rsid w:val="00CD744F"/>
    <w:rsid w:val="00CE001F"/>
    <w:rsid w:val="00CE3F22"/>
    <w:rsid w:val="00CE4B3E"/>
    <w:rsid w:val="00CE62A4"/>
    <w:rsid w:val="00CE7A13"/>
    <w:rsid w:val="00CF3266"/>
    <w:rsid w:val="00CF7AE2"/>
    <w:rsid w:val="00D02A1D"/>
    <w:rsid w:val="00D12A64"/>
    <w:rsid w:val="00D14976"/>
    <w:rsid w:val="00D168C5"/>
    <w:rsid w:val="00D16BB3"/>
    <w:rsid w:val="00D205CD"/>
    <w:rsid w:val="00D22003"/>
    <w:rsid w:val="00D23B80"/>
    <w:rsid w:val="00D278C8"/>
    <w:rsid w:val="00D2798C"/>
    <w:rsid w:val="00D3058E"/>
    <w:rsid w:val="00D31A78"/>
    <w:rsid w:val="00D31F82"/>
    <w:rsid w:val="00D32843"/>
    <w:rsid w:val="00D351A0"/>
    <w:rsid w:val="00D351A9"/>
    <w:rsid w:val="00D372EF"/>
    <w:rsid w:val="00D373DB"/>
    <w:rsid w:val="00D41B7C"/>
    <w:rsid w:val="00D4258E"/>
    <w:rsid w:val="00D426BE"/>
    <w:rsid w:val="00D435BE"/>
    <w:rsid w:val="00D43BC7"/>
    <w:rsid w:val="00D45766"/>
    <w:rsid w:val="00D47A8A"/>
    <w:rsid w:val="00D47F9F"/>
    <w:rsid w:val="00D51391"/>
    <w:rsid w:val="00D536A1"/>
    <w:rsid w:val="00D632CD"/>
    <w:rsid w:val="00D70622"/>
    <w:rsid w:val="00D743CB"/>
    <w:rsid w:val="00D74CEC"/>
    <w:rsid w:val="00D76C3C"/>
    <w:rsid w:val="00D8150B"/>
    <w:rsid w:val="00D87A66"/>
    <w:rsid w:val="00D9198F"/>
    <w:rsid w:val="00D91CD3"/>
    <w:rsid w:val="00DA0555"/>
    <w:rsid w:val="00DA097E"/>
    <w:rsid w:val="00DA2FF9"/>
    <w:rsid w:val="00DA4CC4"/>
    <w:rsid w:val="00DA5AF2"/>
    <w:rsid w:val="00DB10BA"/>
    <w:rsid w:val="00DB1186"/>
    <w:rsid w:val="00DB1D02"/>
    <w:rsid w:val="00DB4E7E"/>
    <w:rsid w:val="00DB7257"/>
    <w:rsid w:val="00DC2B3F"/>
    <w:rsid w:val="00DC3416"/>
    <w:rsid w:val="00DC46C2"/>
    <w:rsid w:val="00DC5600"/>
    <w:rsid w:val="00DC74F8"/>
    <w:rsid w:val="00DD192A"/>
    <w:rsid w:val="00DD2600"/>
    <w:rsid w:val="00DD5DD2"/>
    <w:rsid w:val="00DD727C"/>
    <w:rsid w:val="00DD7F75"/>
    <w:rsid w:val="00DE1F64"/>
    <w:rsid w:val="00DE24DB"/>
    <w:rsid w:val="00DE2FB3"/>
    <w:rsid w:val="00DE4A7B"/>
    <w:rsid w:val="00DE7A91"/>
    <w:rsid w:val="00DF0E80"/>
    <w:rsid w:val="00DF143E"/>
    <w:rsid w:val="00DF21D8"/>
    <w:rsid w:val="00DF3C9B"/>
    <w:rsid w:val="00E016D1"/>
    <w:rsid w:val="00E017BE"/>
    <w:rsid w:val="00E04D05"/>
    <w:rsid w:val="00E05AAC"/>
    <w:rsid w:val="00E069E5"/>
    <w:rsid w:val="00E11393"/>
    <w:rsid w:val="00E11E43"/>
    <w:rsid w:val="00E14726"/>
    <w:rsid w:val="00E15B52"/>
    <w:rsid w:val="00E16152"/>
    <w:rsid w:val="00E21481"/>
    <w:rsid w:val="00E22A70"/>
    <w:rsid w:val="00E22E32"/>
    <w:rsid w:val="00E230F1"/>
    <w:rsid w:val="00E23827"/>
    <w:rsid w:val="00E2759A"/>
    <w:rsid w:val="00E3091B"/>
    <w:rsid w:val="00E371B4"/>
    <w:rsid w:val="00E400C0"/>
    <w:rsid w:val="00E4104C"/>
    <w:rsid w:val="00E4136D"/>
    <w:rsid w:val="00E43663"/>
    <w:rsid w:val="00E43EAF"/>
    <w:rsid w:val="00E511F1"/>
    <w:rsid w:val="00E52AD6"/>
    <w:rsid w:val="00E53E6A"/>
    <w:rsid w:val="00E56436"/>
    <w:rsid w:val="00E6017A"/>
    <w:rsid w:val="00E61DFD"/>
    <w:rsid w:val="00E64EAA"/>
    <w:rsid w:val="00E67A8E"/>
    <w:rsid w:val="00E7291C"/>
    <w:rsid w:val="00E73D03"/>
    <w:rsid w:val="00E762FD"/>
    <w:rsid w:val="00E766E4"/>
    <w:rsid w:val="00E77E08"/>
    <w:rsid w:val="00E80297"/>
    <w:rsid w:val="00E809FD"/>
    <w:rsid w:val="00E83207"/>
    <w:rsid w:val="00E8488F"/>
    <w:rsid w:val="00E8578F"/>
    <w:rsid w:val="00E8664E"/>
    <w:rsid w:val="00E9348F"/>
    <w:rsid w:val="00EA6E48"/>
    <w:rsid w:val="00EA7FF8"/>
    <w:rsid w:val="00EB06CF"/>
    <w:rsid w:val="00EB0B16"/>
    <w:rsid w:val="00EB1619"/>
    <w:rsid w:val="00EB1C07"/>
    <w:rsid w:val="00EB227F"/>
    <w:rsid w:val="00EB4C62"/>
    <w:rsid w:val="00EB619D"/>
    <w:rsid w:val="00EB6429"/>
    <w:rsid w:val="00EB68C2"/>
    <w:rsid w:val="00EB748F"/>
    <w:rsid w:val="00EC1354"/>
    <w:rsid w:val="00EC1ADD"/>
    <w:rsid w:val="00EC53A0"/>
    <w:rsid w:val="00ED1116"/>
    <w:rsid w:val="00ED19FC"/>
    <w:rsid w:val="00ED2060"/>
    <w:rsid w:val="00ED2B9A"/>
    <w:rsid w:val="00ED3C83"/>
    <w:rsid w:val="00ED5EDE"/>
    <w:rsid w:val="00ED6A01"/>
    <w:rsid w:val="00EE2B67"/>
    <w:rsid w:val="00EE5A17"/>
    <w:rsid w:val="00EF060E"/>
    <w:rsid w:val="00EF1A8B"/>
    <w:rsid w:val="00EF37CF"/>
    <w:rsid w:val="00F013A9"/>
    <w:rsid w:val="00F0650A"/>
    <w:rsid w:val="00F065D2"/>
    <w:rsid w:val="00F1615F"/>
    <w:rsid w:val="00F16C50"/>
    <w:rsid w:val="00F172E9"/>
    <w:rsid w:val="00F177C0"/>
    <w:rsid w:val="00F20CED"/>
    <w:rsid w:val="00F21B30"/>
    <w:rsid w:val="00F2254E"/>
    <w:rsid w:val="00F2323C"/>
    <w:rsid w:val="00F24E68"/>
    <w:rsid w:val="00F255E1"/>
    <w:rsid w:val="00F306A9"/>
    <w:rsid w:val="00F32E06"/>
    <w:rsid w:val="00F3526F"/>
    <w:rsid w:val="00F36771"/>
    <w:rsid w:val="00F4033F"/>
    <w:rsid w:val="00F407E5"/>
    <w:rsid w:val="00F419D9"/>
    <w:rsid w:val="00F4288D"/>
    <w:rsid w:val="00F52A22"/>
    <w:rsid w:val="00F54C7B"/>
    <w:rsid w:val="00F55129"/>
    <w:rsid w:val="00F57A0D"/>
    <w:rsid w:val="00F62471"/>
    <w:rsid w:val="00F64BFA"/>
    <w:rsid w:val="00F70A69"/>
    <w:rsid w:val="00F7133C"/>
    <w:rsid w:val="00F724B5"/>
    <w:rsid w:val="00F74984"/>
    <w:rsid w:val="00F823DC"/>
    <w:rsid w:val="00F83570"/>
    <w:rsid w:val="00F83694"/>
    <w:rsid w:val="00F846D8"/>
    <w:rsid w:val="00F864AE"/>
    <w:rsid w:val="00F86C83"/>
    <w:rsid w:val="00F87CEA"/>
    <w:rsid w:val="00F93CA0"/>
    <w:rsid w:val="00F93F3F"/>
    <w:rsid w:val="00F9423A"/>
    <w:rsid w:val="00F95E37"/>
    <w:rsid w:val="00FA27BB"/>
    <w:rsid w:val="00FA3C3F"/>
    <w:rsid w:val="00FA46C2"/>
    <w:rsid w:val="00FA7C1E"/>
    <w:rsid w:val="00FB0405"/>
    <w:rsid w:val="00FB06F2"/>
    <w:rsid w:val="00FB0FD7"/>
    <w:rsid w:val="00FB10A7"/>
    <w:rsid w:val="00FB1B76"/>
    <w:rsid w:val="00FB471A"/>
    <w:rsid w:val="00FB4AC3"/>
    <w:rsid w:val="00FC06CD"/>
    <w:rsid w:val="00FC1ACC"/>
    <w:rsid w:val="00FC2511"/>
    <w:rsid w:val="00FC2AD3"/>
    <w:rsid w:val="00FC2BF7"/>
    <w:rsid w:val="00FC684B"/>
    <w:rsid w:val="00FC713E"/>
    <w:rsid w:val="00FD6E25"/>
    <w:rsid w:val="00FE2091"/>
    <w:rsid w:val="00FE2D87"/>
    <w:rsid w:val="00FE3FE2"/>
    <w:rsid w:val="00FE4E31"/>
    <w:rsid w:val="00FE6F92"/>
    <w:rsid w:val="00FE7E95"/>
    <w:rsid w:val="00FF1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enu v:ext="edit" fillcolor="red" strokecolor="red"/>
    </o:shapedefaults>
    <o:shapelayout v:ext="edit">
      <o:idmap v:ext="edit" data="1"/>
      <o:regrouptable v:ext="edit">
        <o:entry new="1" old="0"/>
        <o:entry new="2" old="0"/>
        <o:entry new="3" old="0"/>
      </o:regrouptable>
    </o:shapelayout>
  </w:shapeDefaults>
  <w:decimalSymbol w:val="."/>
  <w:listSeparator w:val=","/>
  <w14:docId w14:val="0CE148E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96690"/>
    <w:rPr>
      <w:rFonts w:ascii="Arial" w:hAnsi="Arial"/>
      <w:sz w:val="24"/>
      <w:szCs w:val="24"/>
    </w:rPr>
  </w:style>
  <w:style w:type="paragraph" w:styleId="Heading1">
    <w:name w:val="heading 1"/>
    <w:basedOn w:val="Normal"/>
    <w:next w:val="Normal"/>
    <w:qFormat/>
    <w:rsid w:val="00A54CBB"/>
    <w:pPr>
      <w:keepNext/>
      <w:jc w:val="center"/>
      <w:outlineLvl w:val="0"/>
    </w:pPr>
    <w:rPr>
      <w:rFonts w:ascii="Times New Roman Bold" w:hAnsi="Times New Roman Bold"/>
      <w:b/>
      <w:bCs/>
      <w:smallCaps/>
      <w:spacing w:val="20"/>
      <w:szCs w:val="20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A52E8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C684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C684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EA7FF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EA7FF8"/>
    <w:pPr>
      <w:tabs>
        <w:tab w:val="center" w:pos="4320"/>
        <w:tab w:val="right" w:pos="8640"/>
      </w:tabs>
    </w:pPr>
  </w:style>
  <w:style w:type="character" w:styleId="Hyperlink">
    <w:name w:val="Hyperlink"/>
    <w:basedOn w:val="DefaultParagraphFont"/>
    <w:rsid w:val="00224322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24322"/>
    <w:rPr>
      <w:b/>
      <w:bCs/>
    </w:rPr>
  </w:style>
  <w:style w:type="paragraph" w:styleId="NormalWeb">
    <w:name w:val="Normal (Web)"/>
    <w:basedOn w:val="Normal"/>
    <w:uiPriority w:val="99"/>
    <w:rsid w:val="00460A55"/>
    <w:pPr>
      <w:spacing w:before="100" w:beforeAutospacing="1" w:after="100" w:afterAutospacing="1"/>
    </w:pPr>
    <w:rPr>
      <w:rFonts w:ascii="Times New Roman" w:hAnsi="Times New Roman"/>
    </w:rPr>
  </w:style>
  <w:style w:type="table" w:styleId="TableGrid">
    <w:name w:val="Table Grid"/>
    <w:basedOn w:val="TableNormal"/>
    <w:rsid w:val="00014A9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basedOn w:val="DefaultParagraphFont"/>
    <w:uiPriority w:val="20"/>
    <w:qFormat/>
    <w:rsid w:val="00A54CBB"/>
    <w:rPr>
      <w:i/>
      <w:iCs/>
    </w:rPr>
  </w:style>
  <w:style w:type="paragraph" w:styleId="BalloonText">
    <w:name w:val="Balloon Text"/>
    <w:basedOn w:val="Normal"/>
    <w:semiHidden/>
    <w:rsid w:val="00516320"/>
    <w:rPr>
      <w:rFonts w:ascii="Tahoma" w:hAnsi="Tahoma" w:cs="Tahoma"/>
      <w:sz w:val="16"/>
      <w:szCs w:val="16"/>
    </w:rPr>
  </w:style>
  <w:style w:type="character" w:customStyle="1" w:styleId="volume">
    <w:name w:val="volume"/>
    <w:basedOn w:val="DefaultParagraphFont"/>
    <w:rsid w:val="003025A4"/>
  </w:style>
  <w:style w:type="character" w:customStyle="1" w:styleId="issue">
    <w:name w:val="issue"/>
    <w:basedOn w:val="DefaultParagraphFont"/>
    <w:rsid w:val="003025A4"/>
  </w:style>
  <w:style w:type="character" w:customStyle="1" w:styleId="pages">
    <w:name w:val="pages"/>
    <w:basedOn w:val="DefaultParagraphFont"/>
    <w:rsid w:val="003025A4"/>
  </w:style>
  <w:style w:type="character" w:customStyle="1" w:styleId="HeaderChar">
    <w:name w:val="Header Char"/>
    <w:basedOn w:val="DefaultParagraphFont"/>
    <w:link w:val="Header"/>
    <w:semiHidden/>
    <w:locked/>
    <w:rsid w:val="00574478"/>
    <w:rPr>
      <w:rFonts w:ascii="Arial" w:hAnsi="Arial"/>
      <w:sz w:val="24"/>
      <w:szCs w:val="24"/>
      <w:lang w:val="en-US" w:eastAsia="en-US" w:bidi="ar-SA"/>
    </w:rPr>
  </w:style>
  <w:style w:type="character" w:customStyle="1" w:styleId="fdo">
    <w:name w:val="f_do"/>
    <w:basedOn w:val="DefaultParagraphFont"/>
    <w:rsid w:val="00D536A1"/>
  </w:style>
  <w:style w:type="character" w:customStyle="1" w:styleId="Heading2Char">
    <w:name w:val="Heading 2 Char"/>
    <w:basedOn w:val="DefaultParagraphFont"/>
    <w:link w:val="Heading2"/>
    <w:semiHidden/>
    <w:rsid w:val="00A52E8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801A6F"/>
    <w:pPr>
      <w:ind w:left="720"/>
      <w:contextualSpacing/>
    </w:pPr>
  </w:style>
  <w:style w:type="character" w:customStyle="1" w:styleId="apple-style-span">
    <w:name w:val="apple-style-span"/>
    <w:basedOn w:val="DefaultParagraphFont"/>
    <w:rsid w:val="00854405"/>
  </w:style>
  <w:style w:type="character" w:styleId="PlaceholderText">
    <w:name w:val="Placeholder Text"/>
    <w:basedOn w:val="DefaultParagraphFont"/>
    <w:uiPriority w:val="99"/>
    <w:semiHidden/>
    <w:rsid w:val="00DB1D02"/>
    <w:rPr>
      <w:color w:val="808080"/>
    </w:rPr>
  </w:style>
  <w:style w:type="paragraph" w:styleId="DocumentMap">
    <w:name w:val="Document Map"/>
    <w:basedOn w:val="Normal"/>
    <w:link w:val="DocumentMapChar"/>
    <w:rsid w:val="00950361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50361"/>
    <w:rPr>
      <w:rFonts w:ascii="Tahoma" w:hAnsi="Tahoma" w:cs="Tahoma"/>
      <w:sz w:val="16"/>
      <w:szCs w:val="16"/>
    </w:rPr>
  </w:style>
  <w:style w:type="character" w:customStyle="1" w:styleId="dr211">
    <w:name w:val="dr211"/>
    <w:basedOn w:val="DefaultParagraphFont"/>
    <w:rsid w:val="00232411"/>
    <w:rPr>
      <w:rFonts w:ascii="Arial" w:hAnsi="Arial" w:cs="Arial" w:hint="default"/>
      <w:b w:val="0"/>
      <w:bCs w:val="0"/>
      <w:color w:val="732C39"/>
      <w:sz w:val="25"/>
      <w:szCs w:val="25"/>
    </w:rPr>
  </w:style>
  <w:style w:type="paragraph" w:customStyle="1" w:styleId="pheading1">
    <w:name w:val="p_heading1"/>
    <w:basedOn w:val="Normal"/>
    <w:rsid w:val="00F065D2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fheading1">
    <w:name w:val="f_heading1"/>
    <w:basedOn w:val="DefaultParagraphFont"/>
    <w:rsid w:val="00F065D2"/>
  </w:style>
  <w:style w:type="paragraph" w:customStyle="1" w:styleId="pbodytext">
    <w:name w:val="p_bodytext"/>
    <w:basedOn w:val="Normal"/>
    <w:rsid w:val="00F065D2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fbodytext">
    <w:name w:val="f_bodytext"/>
    <w:basedOn w:val="DefaultParagraphFont"/>
    <w:rsid w:val="00F065D2"/>
  </w:style>
  <w:style w:type="character" w:customStyle="1" w:styleId="Heading3Char">
    <w:name w:val="Heading 3 Char"/>
    <w:basedOn w:val="DefaultParagraphFont"/>
    <w:link w:val="Heading3"/>
    <w:semiHidden/>
    <w:rsid w:val="00FC684B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Heading4Char">
    <w:name w:val="Heading 4 Char"/>
    <w:basedOn w:val="DefaultParagraphFont"/>
    <w:link w:val="Heading4"/>
    <w:semiHidden/>
    <w:rsid w:val="00FC684B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customStyle="1" w:styleId="date">
    <w:name w:val="date"/>
    <w:basedOn w:val="Normal"/>
    <w:rsid w:val="00FC684B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googqs-tidbit1">
    <w:name w:val="goog_qs-tidbit1"/>
    <w:basedOn w:val="DefaultParagraphFont"/>
    <w:rsid w:val="00FC684B"/>
    <w:rPr>
      <w:vanish w:val="0"/>
      <w:webHidden w:val="0"/>
      <w:specVanish w:val="0"/>
    </w:rPr>
  </w:style>
  <w:style w:type="paragraph" w:styleId="BodyText">
    <w:name w:val="Body Text"/>
    <w:basedOn w:val="Normal"/>
    <w:link w:val="BodyTextChar"/>
    <w:rsid w:val="00487FE4"/>
    <w:pPr>
      <w:jc w:val="both"/>
    </w:pPr>
    <w:rPr>
      <w:rFonts w:cs="Arial"/>
      <w:i/>
      <w:iCs/>
      <w:sz w:val="22"/>
    </w:rPr>
  </w:style>
  <w:style w:type="character" w:customStyle="1" w:styleId="BodyTextChar">
    <w:name w:val="Body Text Char"/>
    <w:basedOn w:val="DefaultParagraphFont"/>
    <w:link w:val="BodyText"/>
    <w:rsid w:val="00487FE4"/>
    <w:rPr>
      <w:rFonts w:ascii="Arial" w:hAnsi="Arial" w:cs="Arial"/>
      <w:i/>
      <w:iCs/>
      <w:sz w:val="22"/>
      <w:szCs w:val="24"/>
    </w:rPr>
  </w:style>
  <w:style w:type="character" w:styleId="LineNumber">
    <w:name w:val="line number"/>
    <w:basedOn w:val="DefaultParagraphFont"/>
    <w:rsid w:val="009C6A17"/>
  </w:style>
  <w:style w:type="character" w:customStyle="1" w:styleId="resize11">
    <w:name w:val="resize11"/>
    <w:basedOn w:val="DefaultParagraphFont"/>
    <w:rsid w:val="002825A2"/>
  </w:style>
  <w:style w:type="paragraph" w:customStyle="1" w:styleId="body">
    <w:name w:val="body"/>
    <w:basedOn w:val="Normal"/>
    <w:rsid w:val="00D12A64"/>
    <w:pPr>
      <w:spacing w:before="100" w:beforeAutospacing="1" w:after="100" w:afterAutospacing="1"/>
    </w:pPr>
    <w:rPr>
      <w:rFonts w:ascii="Times New Roman" w:hAnsi="Times New Roman"/>
      <w:sz w:val="17"/>
      <w:szCs w:val="17"/>
    </w:rPr>
  </w:style>
  <w:style w:type="character" w:styleId="CommentReference">
    <w:name w:val="annotation reference"/>
    <w:basedOn w:val="DefaultParagraphFont"/>
    <w:rsid w:val="00FF1BAE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1BA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F1BAE"/>
    <w:rPr>
      <w:rFonts w:ascii="Arial" w:hAnsi="Aria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96690"/>
    <w:rPr>
      <w:rFonts w:ascii="Arial" w:hAnsi="Arial"/>
      <w:sz w:val="24"/>
      <w:szCs w:val="24"/>
    </w:rPr>
  </w:style>
  <w:style w:type="paragraph" w:styleId="Heading1">
    <w:name w:val="heading 1"/>
    <w:basedOn w:val="Normal"/>
    <w:next w:val="Normal"/>
    <w:qFormat/>
    <w:rsid w:val="00A54CBB"/>
    <w:pPr>
      <w:keepNext/>
      <w:jc w:val="center"/>
      <w:outlineLvl w:val="0"/>
    </w:pPr>
    <w:rPr>
      <w:rFonts w:ascii="Times New Roman Bold" w:hAnsi="Times New Roman Bold"/>
      <w:b/>
      <w:bCs/>
      <w:smallCaps/>
      <w:spacing w:val="20"/>
      <w:szCs w:val="20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A52E8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C684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C684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EA7FF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EA7FF8"/>
    <w:pPr>
      <w:tabs>
        <w:tab w:val="center" w:pos="4320"/>
        <w:tab w:val="right" w:pos="8640"/>
      </w:tabs>
    </w:pPr>
  </w:style>
  <w:style w:type="character" w:styleId="Hyperlink">
    <w:name w:val="Hyperlink"/>
    <w:basedOn w:val="DefaultParagraphFont"/>
    <w:rsid w:val="00224322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24322"/>
    <w:rPr>
      <w:b/>
      <w:bCs/>
    </w:rPr>
  </w:style>
  <w:style w:type="paragraph" w:styleId="NormalWeb">
    <w:name w:val="Normal (Web)"/>
    <w:basedOn w:val="Normal"/>
    <w:uiPriority w:val="99"/>
    <w:rsid w:val="00460A55"/>
    <w:pPr>
      <w:spacing w:before="100" w:beforeAutospacing="1" w:after="100" w:afterAutospacing="1"/>
    </w:pPr>
    <w:rPr>
      <w:rFonts w:ascii="Times New Roman" w:hAnsi="Times New Roman"/>
    </w:rPr>
  </w:style>
  <w:style w:type="table" w:styleId="TableGrid">
    <w:name w:val="Table Grid"/>
    <w:basedOn w:val="TableNormal"/>
    <w:rsid w:val="00014A9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basedOn w:val="DefaultParagraphFont"/>
    <w:uiPriority w:val="20"/>
    <w:qFormat/>
    <w:rsid w:val="00A54CBB"/>
    <w:rPr>
      <w:i/>
      <w:iCs/>
    </w:rPr>
  </w:style>
  <w:style w:type="paragraph" w:styleId="BalloonText">
    <w:name w:val="Balloon Text"/>
    <w:basedOn w:val="Normal"/>
    <w:semiHidden/>
    <w:rsid w:val="00516320"/>
    <w:rPr>
      <w:rFonts w:ascii="Tahoma" w:hAnsi="Tahoma" w:cs="Tahoma"/>
      <w:sz w:val="16"/>
      <w:szCs w:val="16"/>
    </w:rPr>
  </w:style>
  <w:style w:type="character" w:customStyle="1" w:styleId="volume">
    <w:name w:val="volume"/>
    <w:basedOn w:val="DefaultParagraphFont"/>
    <w:rsid w:val="003025A4"/>
  </w:style>
  <w:style w:type="character" w:customStyle="1" w:styleId="issue">
    <w:name w:val="issue"/>
    <w:basedOn w:val="DefaultParagraphFont"/>
    <w:rsid w:val="003025A4"/>
  </w:style>
  <w:style w:type="character" w:customStyle="1" w:styleId="pages">
    <w:name w:val="pages"/>
    <w:basedOn w:val="DefaultParagraphFont"/>
    <w:rsid w:val="003025A4"/>
  </w:style>
  <w:style w:type="character" w:customStyle="1" w:styleId="HeaderChar">
    <w:name w:val="Header Char"/>
    <w:basedOn w:val="DefaultParagraphFont"/>
    <w:link w:val="Header"/>
    <w:semiHidden/>
    <w:locked/>
    <w:rsid w:val="00574478"/>
    <w:rPr>
      <w:rFonts w:ascii="Arial" w:hAnsi="Arial"/>
      <w:sz w:val="24"/>
      <w:szCs w:val="24"/>
      <w:lang w:val="en-US" w:eastAsia="en-US" w:bidi="ar-SA"/>
    </w:rPr>
  </w:style>
  <w:style w:type="character" w:customStyle="1" w:styleId="fdo">
    <w:name w:val="f_do"/>
    <w:basedOn w:val="DefaultParagraphFont"/>
    <w:rsid w:val="00D536A1"/>
  </w:style>
  <w:style w:type="character" w:customStyle="1" w:styleId="Heading2Char">
    <w:name w:val="Heading 2 Char"/>
    <w:basedOn w:val="DefaultParagraphFont"/>
    <w:link w:val="Heading2"/>
    <w:semiHidden/>
    <w:rsid w:val="00A52E8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801A6F"/>
    <w:pPr>
      <w:ind w:left="720"/>
      <w:contextualSpacing/>
    </w:pPr>
  </w:style>
  <w:style w:type="character" w:customStyle="1" w:styleId="apple-style-span">
    <w:name w:val="apple-style-span"/>
    <w:basedOn w:val="DefaultParagraphFont"/>
    <w:rsid w:val="00854405"/>
  </w:style>
  <w:style w:type="character" w:styleId="PlaceholderText">
    <w:name w:val="Placeholder Text"/>
    <w:basedOn w:val="DefaultParagraphFont"/>
    <w:uiPriority w:val="99"/>
    <w:semiHidden/>
    <w:rsid w:val="00DB1D02"/>
    <w:rPr>
      <w:color w:val="808080"/>
    </w:rPr>
  </w:style>
  <w:style w:type="paragraph" w:styleId="DocumentMap">
    <w:name w:val="Document Map"/>
    <w:basedOn w:val="Normal"/>
    <w:link w:val="DocumentMapChar"/>
    <w:rsid w:val="00950361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50361"/>
    <w:rPr>
      <w:rFonts w:ascii="Tahoma" w:hAnsi="Tahoma" w:cs="Tahoma"/>
      <w:sz w:val="16"/>
      <w:szCs w:val="16"/>
    </w:rPr>
  </w:style>
  <w:style w:type="character" w:customStyle="1" w:styleId="dr211">
    <w:name w:val="dr211"/>
    <w:basedOn w:val="DefaultParagraphFont"/>
    <w:rsid w:val="00232411"/>
    <w:rPr>
      <w:rFonts w:ascii="Arial" w:hAnsi="Arial" w:cs="Arial" w:hint="default"/>
      <w:b w:val="0"/>
      <w:bCs w:val="0"/>
      <w:color w:val="732C39"/>
      <w:sz w:val="25"/>
      <w:szCs w:val="25"/>
    </w:rPr>
  </w:style>
  <w:style w:type="paragraph" w:customStyle="1" w:styleId="pheading1">
    <w:name w:val="p_heading1"/>
    <w:basedOn w:val="Normal"/>
    <w:rsid w:val="00F065D2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fheading1">
    <w:name w:val="f_heading1"/>
    <w:basedOn w:val="DefaultParagraphFont"/>
    <w:rsid w:val="00F065D2"/>
  </w:style>
  <w:style w:type="paragraph" w:customStyle="1" w:styleId="pbodytext">
    <w:name w:val="p_bodytext"/>
    <w:basedOn w:val="Normal"/>
    <w:rsid w:val="00F065D2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fbodytext">
    <w:name w:val="f_bodytext"/>
    <w:basedOn w:val="DefaultParagraphFont"/>
    <w:rsid w:val="00F065D2"/>
  </w:style>
  <w:style w:type="character" w:customStyle="1" w:styleId="Heading3Char">
    <w:name w:val="Heading 3 Char"/>
    <w:basedOn w:val="DefaultParagraphFont"/>
    <w:link w:val="Heading3"/>
    <w:semiHidden/>
    <w:rsid w:val="00FC684B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Heading4Char">
    <w:name w:val="Heading 4 Char"/>
    <w:basedOn w:val="DefaultParagraphFont"/>
    <w:link w:val="Heading4"/>
    <w:semiHidden/>
    <w:rsid w:val="00FC684B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customStyle="1" w:styleId="date">
    <w:name w:val="date"/>
    <w:basedOn w:val="Normal"/>
    <w:rsid w:val="00FC684B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googqs-tidbit1">
    <w:name w:val="goog_qs-tidbit1"/>
    <w:basedOn w:val="DefaultParagraphFont"/>
    <w:rsid w:val="00FC684B"/>
    <w:rPr>
      <w:vanish w:val="0"/>
      <w:webHidden w:val="0"/>
      <w:specVanish w:val="0"/>
    </w:rPr>
  </w:style>
  <w:style w:type="paragraph" w:styleId="BodyText">
    <w:name w:val="Body Text"/>
    <w:basedOn w:val="Normal"/>
    <w:link w:val="BodyTextChar"/>
    <w:rsid w:val="00487FE4"/>
    <w:pPr>
      <w:jc w:val="both"/>
    </w:pPr>
    <w:rPr>
      <w:rFonts w:cs="Arial"/>
      <w:i/>
      <w:iCs/>
      <w:sz w:val="22"/>
    </w:rPr>
  </w:style>
  <w:style w:type="character" w:customStyle="1" w:styleId="BodyTextChar">
    <w:name w:val="Body Text Char"/>
    <w:basedOn w:val="DefaultParagraphFont"/>
    <w:link w:val="BodyText"/>
    <w:rsid w:val="00487FE4"/>
    <w:rPr>
      <w:rFonts w:ascii="Arial" w:hAnsi="Arial" w:cs="Arial"/>
      <w:i/>
      <w:iCs/>
      <w:sz w:val="22"/>
      <w:szCs w:val="24"/>
    </w:rPr>
  </w:style>
  <w:style w:type="character" w:styleId="LineNumber">
    <w:name w:val="line number"/>
    <w:basedOn w:val="DefaultParagraphFont"/>
    <w:rsid w:val="009C6A17"/>
  </w:style>
  <w:style w:type="character" w:customStyle="1" w:styleId="resize11">
    <w:name w:val="resize11"/>
    <w:basedOn w:val="DefaultParagraphFont"/>
    <w:rsid w:val="002825A2"/>
  </w:style>
  <w:style w:type="paragraph" w:customStyle="1" w:styleId="body">
    <w:name w:val="body"/>
    <w:basedOn w:val="Normal"/>
    <w:rsid w:val="00D12A64"/>
    <w:pPr>
      <w:spacing w:before="100" w:beforeAutospacing="1" w:after="100" w:afterAutospacing="1"/>
    </w:pPr>
    <w:rPr>
      <w:rFonts w:ascii="Times New Roman" w:hAnsi="Times New Roman"/>
      <w:sz w:val="17"/>
      <w:szCs w:val="17"/>
    </w:rPr>
  </w:style>
  <w:style w:type="character" w:styleId="CommentReference">
    <w:name w:val="annotation reference"/>
    <w:basedOn w:val="DefaultParagraphFont"/>
    <w:rsid w:val="00FF1BAE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1BA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F1BAE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26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7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1320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65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8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475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8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176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6337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77716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547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1930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63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31394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70544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45039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90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36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4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9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2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9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7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439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440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91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7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5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20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2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5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3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61616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1742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7589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98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5875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5537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350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8174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28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41733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2406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06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54145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70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9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03588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4611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1299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98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8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27535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5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4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5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7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75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5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38607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3274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02621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56489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26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2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1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6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51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9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8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6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3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2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2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9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7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480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146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046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451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682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537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7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72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1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6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0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9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693530">
          <w:marLeft w:val="0"/>
          <w:marRight w:val="1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127277">
              <w:marLeft w:val="29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075866">
                  <w:marLeft w:val="0"/>
                  <w:marRight w:val="1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97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6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9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3341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9716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503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2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3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43047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5622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761596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76838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79925">
          <w:marLeft w:val="180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37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0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7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71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61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56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3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4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0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825489">
              <w:marLeft w:val="0"/>
              <w:marRight w:val="0"/>
              <w:marTop w:val="24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0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66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069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1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037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13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76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251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466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877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447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64233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30138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52182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17841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024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213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6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7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7305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54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2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6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1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7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4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hivdb.stanford.edu" TargetMode="External"/><Relationship Id="rId9" Type="http://schemas.openxmlformats.org/officeDocument/2006/relationships/image" Target="media/image1.jpg"/><Relationship Id="rId10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chroederE\Local%20Settings\Temporary%20Internet%20Files\OLKEE\DHI0306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\Documents and Settings\schroederE\Local Settings\Temporary Internet Files\OLKEE\DHI0306.dot</Template>
  <TotalTime>0</TotalTime>
  <Pages>1</Pages>
  <Words>73</Words>
  <Characters>421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Diagnostic Hybrids, Inc.</Company>
  <LinksUpToDate>false</LinksUpToDate>
  <CharactersWithSpaces>493</CharactersWithSpaces>
  <SharedDoc>false</SharedDoc>
  <HLinks>
    <vt:vector size="6" baseType="variant">
      <vt:variant>
        <vt:i4>7012383</vt:i4>
      </vt:variant>
      <vt:variant>
        <vt:i4>0</vt:i4>
      </vt:variant>
      <vt:variant>
        <vt:i4>0</vt:i4>
      </vt:variant>
      <vt:variant>
        <vt:i4>5</vt:i4>
      </vt:variant>
      <vt:variant>
        <vt:lpwstr>mailto:quinones-mateu@dhiusa.com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DHI Admin</dc:creator>
  <cp:lastModifiedBy>Miguel Quinones-Mateu</cp:lastModifiedBy>
  <cp:revision>4</cp:revision>
  <cp:lastPrinted>2014-02-17T23:09:00Z</cp:lastPrinted>
  <dcterms:created xsi:type="dcterms:W3CDTF">2014-07-16T17:24:00Z</dcterms:created>
  <dcterms:modified xsi:type="dcterms:W3CDTF">2014-07-16T17:25:00Z</dcterms:modified>
</cp:coreProperties>
</file>